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C70EA" w14:textId="77777777" w:rsidR="00E17811" w:rsidRDefault="00D94EF6" w:rsidP="00C43183">
      <w:pPr>
        <w:pStyle w:val="1"/>
        <w:jc w:val="left"/>
        <w:rPr>
          <w:b w:val="0"/>
        </w:rPr>
      </w:pPr>
      <w:r>
        <w:rPr>
          <w:b w:val="0"/>
          <w:noProof/>
        </w:rPr>
        <w:drawing>
          <wp:anchor distT="0" distB="0" distL="114300" distR="114300" simplePos="0" relativeHeight="251657728" behindDoc="0" locked="0" layoutInCell="1" allowOverlap="1" wp14:anchorId="084A0077" wp14:editId="1A008A35">
            <wp:simplePos x="0" y="0"/>
            <wp:positionH relativeFrom="column">
              <wp:posOffset>2720340</wp:posOffset>
            </wp:positionH>
            <wp:positionV relativeFrom="paragraph">
              <wp:posOffset>-87630</wp:posOffset>
            </wp:positionV>
            <wp:extent cx="771525" cy="962025"/>
            <wp:effectExtent l="19050" t="0" r="9525" b="0"/>
            <wp:wrapNone/>
            <wp:docPr id="11" name="Рисунок 5" descr="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SHIL_G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D4AB8E" w14:textId="77777777" w:rsidR="00EB0924" w:rsidRDefault="00EB0924" w:rsidP="00EB0924"/>
    <w:p w14:paraId="5CC64BD0" w14:textId="77777777" w:rsidR="00EB0924" w:rsidRDefault="00EB0924" w:rsidP="00EB0924"/>
    <w:p w14:paraId="3E57539D" w14:textId="77777777" w:rsidR="00EB0924" w:rsidRDefault="00EB0924" w:rsidP="00EB0924"/>
    <w:p w14:paraId="372F7AD6" w14:textId="77777777" w:rsidR="00EB0924" w:rsidRDefault="00EB0924" w:rsidP="00EB0924">
      <w:pPr>
        <w:rPr>
          <w:b/>
          <w:sz w:val="28"/>
        </w:rPr>
      </w:pPr>
    </w:p>
    <w:p w14:paraId="3388448D" w14:textId="77777777" w:rsidR="00EB0924" w:rsidRDefault="00EB0924" w:rsidP="00EB0924">
      <w:pPr>
        <w:rPr>
          <w:b/>
          <w:sz w:val="28"/>
        </w:rPr>
      </w:pPr>
    </w:p>
    <w:p w14:paraId="0DBAA2C7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 xml:space="preserve"> АДМИНИСТРАЦИЯ МУНИЦИПАЛЬНОГО РАЙОНА</w:t>
      </w:r>
    </w:p>
    <w:p w14:paraId="4C035FB2" w14:textId="77777777" w:rsidR="00EB0924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>«ШИЛКИНСКИЙ РАЙОН»</w:t>
      </w:r>
    </w:p>
    <w:p w14:paraId="387AFA5E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</w:p>
    <w:p w14:paraId="60E3C5A8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>ПОСТАНОВЛЕНИЕ</w:t>
      </w:r>
    </w:p>
    <w:p w14:paraId="1D22B23F" w14:textId="77777777" w:rsidR="00EB0924" w:rsidRPr="00691BF8" w:rsidRDefault="00EB0924" w:rsidP="00EB0924">
      <w:pPr>
        <w:tabs>
          <w:tab w:val="left" w:pos="330"/>
        </w:tabs>
        <w:rPr>
          <w:sz w:val="28"/>
          <w:szCs w:val="28"/>
        </w:rPr>
      </w:pPr>
    </w:p>
    <w:p w14:paraId="571CEA29" w14:textId="1455A1D0" w:rsidR="00EB0924" w:rsidRPr="00691BF8" w:rsidRDefault="00173185" w:rsidP="00EB0924">
      <w:pPr>
        <w:tabs>
          <w:tab w:val="left" w:pos="7020"/>
          <w:tab w:val="left" w:pos="8190"/>
        </w:tabs>
        <w:rPr>
          <w:sz w:val="28"/>
          <w:szCs w:val="28"/>
        </w:rPr>
      </w:pPr>
      <w:r>
        <w:rPr>
          <w:sz w:val="28"/>
          <w:szCs w:val="28"/>
        </w:rPr>
        <w:t xml:space="preserve">        «</w:t>
      </w:r>
      <w:r w:rsidR="003F4534">
        <w:rPr>
          <w:sz w:val="28"/>
          <w:szCs w:val="28"/>
        </w:rPr>
        <w:t>__</w:t>
      </w:r>
      <w:r>
        <w:rPr>
          <w:sz w:val="28"/>
          <w:szCs w:val="28"/>
        </w:rPr>
        <w:t xml:space="preserve">» </w:t>
      </w:r>
      <w:r w:rsidR="001C19DB">
        <w:rPr>
          <w:sz w:val="28"/>
          <w:szCs w:val="28"/>
        </w:rPr>
        <w:t>______</w:t>
      </w:r>
      <w:r>
        <w:rPr>
          <w:sz w:val="28"/>
          <w:szCs w:val="28"/>
        </w:rPr>
        <w:t xml:space="preserve"> 202</w:t>
      </w:r>
      <w:r w:rsidR="003F4534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  <w:t xml:space="preserve">       № </w:t>
      </w:r>
      <w:r w:rsidR="003F4534">
        <w:rPr>
          <w:sz w:val="28"/>
          <w:szCs w:val="28"/>
        </w:rPr>
        <w:t>___</w:t>
      </w:r>
      <w:r w:rsidR="00EB0924" w:rsidRPr="00691BF8">
        <w:rPr>
          <w:sz w:val="28"/>
          <w:szCs w:val="28"/>
        </w:rPr>
        <w:tab/>
      </w:r>
      <w:r w:rsidR="00EB0924" w:rsidRPr="00691BF8">
        <w:rPr>
          <w:sz w:val="28"/>
          <w:szCs w:val="28"/>
        </w:rPr>
        <w:tab/>
      </w:r>
    </w:p>
    <w:p w14:paraId="0B50077B" w14:textId="258AAB6F" w:rsidR="00EB0924" w:rsidRDefault="00EB0924" w:rsidP="000323B1">
      <w:pPr>
        <w:shd w:val="clear" w:color="auto" w:fill="FFFFFF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Pr="00691BF8">
        <w:rPr>
          <w:spacing w:val="-6"/>
          <w:sz w:val="28"/>
          <w:szCs w:val="28"/>
        </w:rPr>
        <w:t>г. Шилка</w:t>
      </w:r>
    </w:p>
    <w:p w14:paraId="183BB255" w14:textId="77777777" w:rsidR="00E91EEE" w:rsidRDefault="00E91EEE" w:rsidP="000323B1">
      <w:pPr>
        <w:shd w:val="clear" w:color="auto" w:fill="FFFFFF"/>
        <w:jc w:val="center"/>
        <w:rPr>
          <w:spacing w:val="-6"/>
          <w:sz w:val="28"/>
          <w:szCs w:val="28"/>
        </w:rPr>
      </w:pPr>
    </w:p>
    <w:p w14:paraId="453526A5" w14:textId="77777777" w:rsidR="00E91EEE" w:rsidRPr="00691BF8" w:rsidRDefault="00E91EEE" w:rsidP="000323B1">
      <w:pPr>
        <w:shd w:val="clear" w:color="auto" w:fill="FFFFFF"/>
        <w:jc w:val="center"/>
        <w:rPr>
          <w:spacing w:val="-14"/>
          <w:sz w:val="28"/>
          <w:szCs w:val="28"/>
        </w:rPr>
      </w:pPr>
    </w:p>
    <w:p w14:paraId="23185186" w14:textId="5238A35B" w:rsidR="00EB0924" w:rsidRDefault="00EB0924" w:rsidP="000323B1">
      <w:pPr>
        <w:widowControl w:val="0"/>
        <w:jc w:val="center"/>
        <w:rPr>
          <w:b/>
          <w:bCs/>
          <w:sz w:val="28"/>
          <w:szCs w:val="28"/>
        </w:rPr>
      </w:pPr>
      <w:r w:rsidRPr="00691BF8">
        <w:rPr>
          <w:b/>
          <w:bCs/>
          <w:sz w:val="28"/>
          <w:szCs w:val="28"/>
        </w:rPr>
        <w:t xml:space="preserve">Об утверждении муниципальной программы </w:t>
      </w:r>
      <w:r w:rsidRPr="00691BF8">
        <w:rPr>
          <w:b/>
          <w:bCs/>
          <w:sz w:val="28"/>
          <w:szCs w:val="28"/>
        </w:rPr>
        <w:br/>
        <w:t xml:space="preserve">«Развитие малого и среднего предпринимательства муниципального района </w:t>
      </w:r>
      <w:r w:rsidR="00800310">
        <w:rPr>
          <w:b/>
          <w:bCs/>
          <w:sz w:val="28"/>
          <w:szCs w:val="28"/>
        </w:rPr>
        <w:t>«Шилкинский район</w:t>
      </w:r>
      <w:r w:rsidR="0050765E">
        <w:rPr>
          <w:b/>
          <w:bCs/>
          <w:sz w:val="28"/>
          <w:szCs w:val="28"/>
        </w:rPr>
        <w:t>»</w:t>
      </w:r>
      <w:r w:rsidR="00800310">
        <w:rPr>
          <w:b/>
          <w:bCs/>
          <w:sz w:val="28"/>
          <w:szCs w:val="28"/>
        </w:rPr>
        <w:t xml:space="preserve"> на 202</w:t>
      </w:r>
      <w:r w:rsidR="00830E96">
        <w:rPr>
          <w:b/>
          <w:bCs/>
          <w:sz w:val="28"/>
          <w:szCs w:val="28"/>
        </w:rPr>
        <w:t>6</w:t>
      </w:r>
      <w:r w:rsidR="00800310">
        <w:rPr>
          <w:b/>
          <w:bCs/>
          <w:sz w:val="28"/>
          <w:szCs w:val="28"/>
        </w:rPr>
        <w:t>-20</w:t>
      </w:r>
      <w:r w:rsidR="00E12382">
        <w:rPr>
          <w:b/>
          <w:bCs/>
          <w:sz w:val="28"/>
          <w:szCs w:val="28"/>
        </w:rPr>
        <w:t>28</w:t>
      </w:r>
      <w:r w:rsidRPr="00691BF8">
        <w:rPr>
          <w:b/>
          <w:bCs/>
          <w:sz w:val="28"/>
          <w:szCs w:val="28"/>
        </w:rPr>
        <w:t xml:space="preserve"> годы»</w:t>
      </w:r>
    </w:p>
    <w:p w14:paraId="76FC4364" w14:textId="77777777" w:rsidR="00E91EEE" w:rsidRDefault="00E91EEE" w:rsidP="000323B1">
      <w:pPr>
        <w:widowControl w:val="0"/>
        <w:jc w:val="center"/>
        <w:rPr>
          <w:b/>
          <w:bCs/>
          <w:sz w:val="28"/>
          <w:szCs w:val="28"/>
        </w:rPr>
      </w:pPr>
    </w:p>
    <w:p w14:paraId="46B238A2" w14:textId="77777777" w:rsidR="00E91EEE" w:rsidRPr="00691BF8" w:rsidRDefault="00E91EEE" w:rsidP="000323B1">
      <w:pPr>
        <w:widowControl w:val="0"/>
        <w:jc w:val="center"/>
        <w:rPr>
          <w:b/>
          <w:bCs/>
          <w:sz w:val="28"/>
          <w:szCs w:val="28"/>
        </w:rPr>
      </w:pPr>
    </w:p>
    <w:p w14:paraId="5668FCE7" w14:textId="14BB0D5A" w:rsidR="000F74FC" w:rsidRDefault="00EB0924" w:rsidP="000F74FC">
      <w:pPr>
        <w:widowControl w:val="0"/>
        <w:autoSpaceDE w:val="0"/>
        <w:autoSpaceDN w:val="0"/>
        <w:adjustRightInd w:val="0"/>
        <w:ind w:firstLine="993"/>
        <w:jc w:val="both"/>
        <w:outlineLvl w:val="0"/>
        <w:rPr>
          <w:spacing w:val="40"/>
          <w:sz w:val="28"/>
          <w:szCs w:val="28"/>
        </w:rPr>
      </w:pPr>
      <w:proofErr w:type="gramStart"/>
      <w:r w:rsidRPr="00393B53">
        <w:rPr>
          <w:sz w:val="28"/>
          <w:szCs w:val="28"/>
        </w:rPr>
        <w:t xml:space="preserve">В соответствии </w:t>
      </w:r>
      <w:r w:rsidR="00E91EEE" w:rsidRPr="00393B53">
        <w:rPr>
          <w:sz w:val="28"/>
          <w:szCs w:val="28"/>
        </w:rPr>
        <w:t>со ст. 15 Федерального Закона от 06.10.2003 г. № 131-ФЗ «Об общих принципах организации местного самоуправления в Ро</w:t>
      </w:r>
      <w:r w:rsidR="00E91EEE" w:rsidRPr="00393B53">
        <w:rPr>
          <w:sz w:val="28"/>
          <w:szCs w:val="28"/>
        </w:rPr>
        <w:t>с</w:t>
      </w:r>
      <w:r w:rsidR="00E91EEE" w:rsidRPr="00393B53">
        <w:rPr>
          <w:sz w:val="28"/>
          <w:szCs w:val="28"/>
        </w:rPr>
        <w:t>сийской Ф</w:t>
      </w:r>
      <w:r w:rsidR="00E91EEE" w:rsidRPr="00393B53">
        <w:rPr>
          <w:sz w:val="28"/>
          <w:szCs w:val="28"/>
        </w:rPr>
        <w:t>е</w:t>
      </w:r>
      <w:r w:rsidR="00E91EEE" w:rsidRPr="00393B53">
        <w:rPr>
          <w:sz w:val="28"/>
          <w:szCs w:val="28"/>
        </w:rPr>
        <w:t xml:space="preserve">дерации», с Федеральным Законом от 24.07.2007 г № 209-ФЗ «О развитии малого и среднего предпринимательства в Российской Федерации», </w:t>
      </w:r>
      <w:r w:rsidRPr="00393B53">
        <w:rPr>
          <w:sz w:val="28"/>
          <w:szCs w:val="28"/>
        </w:rPr>
        <w:t xml:space="preserve">со </w:t>
      </w:r>
      <w:hyperlink r:id="rId10" w:history="1">
        <w:r w:rsidRPr="00393B53">
          <w:rPr>
            <w:sz w:val="28"/>
            <w:szCs w:val="28"/>
          </w:rPr>
          <w:t>статьей 10</w:t>
        </w:r>
      </w:hyperlink>
      <w:r w:rsidRPr="00393B53">
        <w:rPr>
          <w:sz w:val="28"/>
          <w:szCs w:val="28"/>
        </w:rPr>
        <w:t xml:space="preserve"> Устава муниципального района «Шилкинский район», </w:t>
      </w:r>
      <w:hyperlink r:id="rId11" w:history="1">
        <w:r w:rsidRPr="00393B53">
          <w:rPr>
            <w:sz w:val="28"/>
            <w:szCs w:val="28"/>
          </w:rPr>
          <w:t>Поря</w:t>
        </w:r>
        <w:r w:rsidRPr="00393B53">
          <w:rPr>
            <w:sz w:val="28"/>
            <w:szCs w:val="28"/>
          </w:rPr>
          <w:t>д</w:t>
        </w:r>
        <w:r w:rsidRPr="00393B53">
          <w:rPr>
            <w:sz w:val="28"/>
            <w:szCs w:val="28"/>
          </w:rPr>
          <w:t>ком</w:t>
        </w:r>
      </w:hyperlink>
      <w:r w:rsidRPr="00393B53">
        <w:rPr>
          <w:sz w:val="28"/>
          <w:szCs w:val="28"/>
        </w:rPr>
        <w:t xml:space="preserve"> принятия решений о разработке, формирования и реализации муниц</w:t>
      </w:r>
      <w:r w:rsidRPr="00393B53">
        <w:rPr>
          <w:sz w:val="28"/>
          <w:szCs w:val="28"/>
        </w:rPr>
        <w:t>и</w:t>
      </w:r>
      <w:r w:rsidRPr="00393B53">
        <w:rPr>
          <w:sz w:val="28"/>
          <w:szCs w:val="28"/>
        </w:rPr>
        <w:t>пальных программ, в целях реализации государственной политики по</w:t>
      </w:r>
      <w:proofErr w:type="gramEnd"/>
      <w:r w:rsidRPr="00393B53">
        <w:rPr>
          <w:sz w:val="28"/>
          <w:szCs w:val="28"/>
        </w:rPr>
        <w:t xml:space="preserve"> по</w:t>
      </w:r>
      <w:r w:rsidRPr="00393B53">
        <w:rPr>
          <w:sz w:val="28"/>
          <w:szCs w:val="28"/>
        </w:rPr>
        <w:t>д</w:t>
      </w:r>
      <w:r w:rsidRPr="00393B53">
        <w:rPr>
          <w:sz w:val="28"/>
          <w:szCs w:val="28"/>
        </w:rPr>
        <w:t>держке и развитию малого и среднего предпринимательства администрация муниц</w:t>
      </w:r>
      <w:r w:rsidRPr="00393B53">
        <w:rPr>
          <w:sz w:val="28"/>
          <w:szCs w:val="28"/>
        </w:rPr>
        <w:t>и</w:t>
      </w:r>
      <w:r w:rsidRPr="00393B53">
        <w:rPr>
          <w:sz w:val="28"/>
          <w:szCs w:val="28"/>
        </w:rPr>
        <w:t>пального района «</w:t>
      </w:r>
      <w:proofErr w:type="spellStart"/>
      <w:r w:rsidRPr="00393B53">
        <w:rPr>
          <w:sz w:val="28"/>
          <w:szCs w:val="28"/>
        </w:rPr>
        <w:t>Шилкинский</w:t>
      </w:r>
      <w:proofErr w:type="spellEnd"/>
      <w:r w:rsidRPr="00393B53">
        <w:rPr>
          <w:sz w:val="28"/>
          <w:szCs w:val="28"/>
        </w:rPr>
        <w:t xml:space="preserve"> район»</w:t>
      </w:r>
      <w:r w:rsidR="000F74FC" w:rsidRPr="000F74FC">
        <w:rPr>
          <w:b/>
          <w:bCs/>
          <w:spacing w:val="40"/>
          <w:sz w:val="28"/>
          <w:szCs w:val="28"/>
        </w:rPr>
        <w:t xml:space="preserve"> </w:t>
      </w:r>
      <w:r w:rsidR="000F74FC" w:rsidRPr="00691BF8">
        <w:rPr>
          <w:b/>
          <w:bCs/>
          <w:spacing w:val="40"/>
          <w:sz w:val="28"/>
          <w:szCs w:val="28"/>
        </w:rPr>
        <w:t>постановляет</w:t>
      </w:r>
      <w:r w:rsidR="000F74FC" w:rsidRPr="00691BF8">
        <w:rPr>
          <w:spacing w:val="40"/>
          <w:sz w:val="28"/>
          <w:szCs w:val="28"/>
        </w:rPr>
        <w:t>:</w:t>
      </w:r>
    </w:p>
    <w:p w14:paraId="3E336882" w14:textId="77777777" w:rsidR="00EB0924" w:rsidRPr="00393B53" w:rsidRDefault="00EB0924" w:rsidP="000323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40F83343" w14:textId="3F1912C2" w:rsidR="00EB0924" w:rsidRPr="00691BF8" w:rsidRDefault="00EB0924" w:rsidP="003D097E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91BF8">
        <w:rPr>
          <w:rFonts w:ascii="Times New Roman" w:hAnsi="Times New Roman"/>
          <w:sz w:val="28"/>
          <w:szCs w:val="28"/>
        </w:rPr>
        <w:t>Утвердить муниципальную программу «Развитие малого и среднего предпринимательства муниципального райо</w:t>
      </w:r>
      <w:r>
        <w:rPr>
          <w:rFonts w:ascii="Times New Roman" w:hAnsi="Times New Roman"/>
          <w:sz w:val="28"/>
          <w:szCs w:val="28"/>
        </w:rPr>
        <w:t xml:space="preserve">на «Шилкинский район» </w:t>
      </w:r>
      <w:r w:rsidR="00800310">
        <w:rPr>
          <w:rFonts w:ascii="Times New Roman" w:hAnsi="Times New Roman"/>
          <w:sz w:val="28"/>
          <w:szCs w:val="28"/>
        </w:rPr>
        <w:t>на 202</w:t>
      </w:r>
      <w:r w:rsidR="001714CD">
        <w:rPr>
          <w:rFonts w:ascii="Times New Roman" w:hAnsi="Times New Roman"/>
          <w:sz w:val="28"/>
          <w:szCs w:val="28"/>
        </w:rPr>
        <w:t>6</w:t>
      </w:r>
      <w:r w:rsidR="00800310">
        <w:rPr>
          <w:rFonts w:ascii="Times New Roman" w:hAnsi="Times New Roman"/>
          <w:sz w:val="28"/>
          <w:szCs w:val="28"/>
        </w:rPr>
        <w:t>-20</w:t>
      </w:r>
      <w:r w:rsidR="00E60DAC">
        <w:rPr>
          <w:rFonts w:ascii="Times New Roman" w:hAnsi="Times New Roman"/>
          <w:sz w:val="28"/>
          <w:szCs w:val="28"/>
        </w:rPr>
        <w:t>28</w:t>
      </w:r>
      <w:r w:rsidRPr="00691BF8">
        <w:rPr>
          <w:rFonts w:ascii="Times New Roman" w:hAnsi="Times New Roman"/>
          <w:sz w:val="28"/>
          <w:szCs w:val="28"/>
        </w:rPr>
        <w:t xml:space="preserve"> годы» согласно приложению</w:t>
      </w:r>
      <w:r w:rsidR="00815BEF">
        <w:rPr>
          <w:rFonts w:ascii="Times New Roman" w:hAnsi="Times New Roman"/>
          <w:sz w:val="28"/>
          <w:szCs w:val="28"/>
        </w:rPr>
        <w:t>;</w:t>
      </w:r>
    </w:p>
    <w:p w14:paraId="1591B20F" w14:textId="3ED84CEA" w:rsidR="003D097E" w:rsidRDefault="003D097E" w:rsidP="003D097E">
      <w:pPr>
        <w:pStyle w:val="11"/>
        <w:numPr>
          <w:ilvl w:val="0"/>
          <w:numId w:val="35"/>
        </w:numPr>
        <w:tabs>
          <w:tab w:val="left" w:pos="851"/>
          <w:tab w:val="left" w:pos="1745"/>
        </w:tabs>
        <w:ind w:left="0" w:firstLine="567"/>
        <w:jc w:val="both"/>
      </w:pPr>
      <w:r>
        <w:rPr>
          <w:lang w:bidi="ru-RU"/>
        </w:rPr>
        <w:t>Признать утратившими силу постановление администрации муниц</w:t>
      </w:r>
      <w:r>
        <w:rPr>
          <w:lang w:bidi="ru-RU"/>
        </w:rPr>
        <w:t>и</w:t>
      </w:r>
      <w:r>
        <w:rPr>
          <w:lang w:bidi="ru-RU"/>
        </w:rPr>
        <w:t xml:space="preserve">пального района Шилкинский район» Забайкальского края от 31.12.2020 г. № 448 </w:t>
      </w:r>
      <w:r w:rsidR="00815BEF">
        <w:rPr>
          <w:lang w:bidi="ru-RU"/>
        </w:rPr>
        <w:t>«</w:t>
      </w:r>
      <w:r w:rsidR="00815BEF" w:rsidRPr="00815BEF">
        <w:rPr>
          <w:lang w:bidi="ru-RU"/>
        </w:rPr>
        <w:t>Об утверждении муниципальной программы</w:t>
      </w:r>
      <w:r w:rsidR="00815BEF" w:rsidRPr="00815BEF">
        <w:rPr>
          <w:b/>
          <w:bCs/>
          <w:lang w:bidi="ru-RU"/>
        </w:rPr>
        <w:t xml:space="preserve"> </w:t>
      </w:r>
      <w:r w:rsidR="00815BEF">
        <w:rPr>
          <w:b/>
          <w:bCs/>
          <w:lang w:bidi="ru-RU"/>
        </w:rPr>
        <w:t>«</w:t>
      </w:r>
      <w:r w:rsidR="00815BEF" w:rsidRPr="00815BEF">
        <w:rPr>
          <w:lang w:bidi="ru-RU"/>
        </w:rPr>
        <w:t>Развитие малого и сре</w:t>
      </w:r>
      <w:r w:rsidR="00815BEF" w:rsidRPr="00815BEF">
        <w:rPr>
          <w:lang w:bidi="ru-RU"/>
        </w:rPr>
        <w:t>д</w:t>
      </w:r>
      <w:r w:rsidR="00815BEF" w:rsidRPr="00815BEF">
        <w:rPr>
          <w:lang w:bidi="ru-RU"/>
        </w:rPr>
        <w:t>него предпринимательства на территории муниципального района «Шилки</w:t>
      </w:r>
      <w:r w:rsidR="00815BEF" w:rsidRPr="00815BEF">
        <w:rPr>
          <w:lang w:bidi="ru-RU"/>
        </w:rPr>
        <w:t>н</w:t>
      </w:r>
      <w:r w:rsidR="00815BEF" w:rsidRPr="00815BEF">
        <w:rPr>
          <w:lang w:bidi="ru-RU"/>
        </w:rPr>
        <w:t>ский район» на 2021</w:t>
      </w:r>
      <w:r w:rsidR="00815BEF">
        <w:rPr>
          <w:lang w:bidi="ru-RU"/>
        </w:rPr>
        <w:t xml:space="preserve"> - </w:t>
      </w:r>
      <w:r w:rsidR="00815BEF" w:rsidRPr="00815BEF">
        <w:rPr>
          <w:lang w:bidi="ru-RU"/>
        </w:rPr>
        <w:t>2025 годы</w:t>
      </w:r>
      <w:r>
        <w:rPr>
          <w:lang w:bidi="ru-RU"/>
        </w:rPr>
        <w:t>»;</w:t>
      </w:r>
    </w:p>
    <w:p w14:paraId="06350D76" w14:textId="62ABB39B" w:rsidR="00815BEF" w:rsidRDefault="000323B1" w:rsidP="00815BEF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23B1">
        <w:rPr>
          <w:rFonts w:ascii="Times New Roman" w:hAnsi="Times New Roman"/>
          <w:sz w:val="28"/>
          <w:szCs w:val="28"/>
        </w:rPr>
        <w:t>Настоящее постановление</w:t>
      </w:r>
      <w:r w:rsidR="003D097E" w:rsidRPr="003D097E">
        <w:rPr>
          <w:rFonts w:ascii="Times New Roman" w:hAnsi="Times New Roman"/>
          <w:sz w:val="28"/>
          <w:szCs w:val="28"/>
        </w:rPr>
        <w:t xml:space="preserve"> опубликовать</w:t>
      </w:r>
      <w:r w:rsidR="003D097E">
        <w:rPr>
          <w:color w:val="000000"/>
          <w:lang w:eastAsia="ru-RU" w:bidi="ru-RU"/>
        </w:rPr>
        <w:t xml:space="preserve"> </w:t>
      </w:r>
      <w:r w:rsidR="000F74FC">
        <w:rPr>
          <w:rFonts w:ascii="Times New Roman" w:hAnsi="Times New Roman"/>
          <w:sz w:val="28"/>
          <w:szCs w:val="28"/>
        </w:rPr>
        <w:t xml:space="preserve">в районной общественно-политической газете « </w:t>
      </w:r>
      <w:proofErr w:type="spellStart"/>
      <w:proofErr w:type="gramStart"/>
      <w:r w:rsidR="000F74FC">
        <w:rPr>
          <w:rFonts w:ascii="Times New Roman" w:hAnsi="Times New Roman"/>
          <w:sz w:val="28"/>
          <w:szCs w:val="28"/>
        </w:rPr>
        <w:t>Шилкинская</w:t>
      </w:r>
      <w:proofErr w:type="spellEnd"/>
      <w:proofErr w:type="gramEnd"/>
      <w:r w:rsidR="000F74FC">
        <w:rPr>
          <w:rFonts w:ascii="Times New Roman" w:hAnsi="Times New Roman"/>
          <w:sz w:val="28"/>
          <w:szCs w:val="28"/>
        </w:rPr>
        <w:t xml:space="preserve"> правда».</w:t>
      </w:r>
    </w:p>
    <w:p w14:paraId="775C802A" w14:textId="77EE0114" w:rsidR="00D94EF6" w:rsidRPr="00815BEF" w:rsidRDefault="00815BEF" w:rsidP="00815BEF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1B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91BF8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14:paraId="32ADCB89" w14:textId="77777777" w:rsidR="00EB0924" w:rsidRDefault="00EB0924" w:rsidP="00EB0924"/>
    <w:p w14:paraId="3B686AD0" w14:textId="77777777" w:rsidR="00815BEF" w:rsidRDefault="00815BEF" w:rsidP="00F6246D">
      <w:pPr>
        <w:widowControl w:val="0"/>
        <w:jc w:val="both"/>
        <w:rPr>
          <w:sz w:val="28"/>
          <w:szCs w:val="28"/>
        </w:rPr>
      </w:pPr>
    </w:p>
    <w:p w14:paraId="2D62C346" w14:textId="77777777" w:rsidR="008C0406" w:rsidRDefault="008C0406" w:rsidP="00F6246D">
      <w:pPr>
        <w:widowControl w:val="0"/>
        <w:jc w:val="both"/>
        <w:rPr>
          <w:sz w:val="28"/>
          <w:szCs w:val="28"/>
        </w:rPr>
      </w:pPr>
    </w:p>
    <w:p w14:paraId="50661F69" w14:textId="14FC47FF" w:rsidR="00EB0924" w:rsidRDefault="00EB0924" w:rsidP="00F6246D">
      <w:pPr>
        <w:widowControl w:val="0"/>
        <w:jc w:val="both"/>
        <w:rPr>
          <w:sz w:val="28"/>
          <w:szCs w:val="28"/>
        </w:rPr>
      </w:pPr>
      <w:r w:rsidRPr="00691BF8">
        <w:rPr>
          <w:sz w:val="28"/>
          <w:szCs w:val="28"/>
        </w:rPr>
        <w:t>Глава муниципального района</w:t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EC274E">
        <w:rPr>
          <w:sz w:val="28"/>
          <w:szCs w:val="28"/>
        </w:rPr>
        <w:tab/>
        <w:t xml:space="preserve">    </w:t>
      </w:r>
      <w:r w:rsidR="00504CE2">
        <w:rPr>
          <w:sz w:val="28"/>
          <w:szCs w:val="28"/>
        </w:rPr>
        <w:t>С.В. Воробьёв</w:t>
      </w:r>
    </w:p>
    <w:p w14:paraId="7F632159" w14:textId="338B373F" w:rsidR="00504CE2" w:rsidRDefault="00504CE2" w:rsidP="00F6246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«Шилкинский район»</w:t>
      </w:r>
    </w:p>
    <w:p w14:paraId="1DCC4D59" w14:textId="77777777" w:rsidR="00504CE2" w:rsidRPr="00F6246D" w:rsidRDefault="00504CE2" w:rsidP="00F6246D">
      <w:pPr>
        <w:widowControl w:val="0"/>
        <w:jc w:val="both"/>
        <w:rPr>
          <w:sz w:val="28"/>
          <w:szCs w:val="28"/>
        </w:rPr>
      </w:pPr>
    </w:p>
    <w:p w14:paraId="70163C1D" w14:textId="77777777" w:rsidR="000F74FC" w:rsidRDefault="000F74FC" w:rsidP="00254B2E">
      <w:pPr>
        <w:ind w:left="5387"/>
        <w:rPr>
          <w:sz w:val="28"/>
          <w:szCs w:val="28"/>
        </w:rPr>
      </w:pPr>
    </w:p>
    <w:p w14:paraId="78CFD469" w14:textId="13193010" w:rsidR="00B91A29" w:rsidRP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lastRenderedPageBreak/>
        <w:t>Утверждено:</w:t>
      </w:r>
    </w:p>
    <w:p w14:paraId="5814B51B" w14:textId="5B28B42F" w:rsidR="00B91A29" w:rsidRPr="00254B2E" w:rsidRDefault="003A08E7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п</w:t>
      </w:r>
      <w:r w:rsidR="00E91EEE" w:rsidRPr="00254B2E">
        <w:rPr>
          <w:sz w:val="28"/>
          <w:szCs w:val="28"/>
        </w:rPr>
        <w:t>остановлением администрации</w:t>
      </w:r>
      <w:r w:rsidR="00B91A29" w:rsidRPr="00254B2E">
        <w:rPr>
          <w:sz w:val="28"/>
          <w:szCs w:val="28"/>
        </w:rPr>
        <w:t xml:space="preserve"> </w:t>
      </w:r>
    </w:p>
    <w:p w14:paraId="40BD4298" w14:textId="77777777" w:rsid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муниципального района</w:t>
      </w:r>
    </w:p>
    <w:p w14:paraId="43DC03C4" w14:textId="242529B1" w:rsid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«Шилкинский район»</w:t>
      </w:r>
    </w:p>
    <w:p w14:paraId="72491C05" w14:textId="643A5676" w:rsidR="00B91A29" w:rsidRP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от «</w:t>
      </w:r>
      <w:r w:rsidR="00254B2E">
        <w:rPr>
          <w:sz w:val="28"/>
          <w:szCs w:val="28"/>
        </w:rPr>
        <w:t>___</w:t>
      </w:r>
      <w:r w:rsidRPr="00254B2E">
        <w:rPr>
          <w:sz w:val="28"/>
          <w:szCs w:val="28"/>
        </w:rPr>
        <w:t xml:space="preserve">» </w:t>
      </w:r>
      <w:r w:rsidR="001C19DB">
        <w:rPr>
          <w:sz w:val="28"/>
          <w:szCs w:val="28"/>
        </w:rPr>
        <w:t>_______</w:t>
      </w:r>
      <w:r w:rsidR="00173185" w:rsidRPr="00254B2E">
        <w:rPr>
          <w:sz w:val="28"/>
          <w:szCs w:val="28"/>
        </w:rPr>
        <w:t xml:space="preserve"> 202</w:t>
      </w:r>
      <w:r w:rsidR="003F4534" w:rsidRPr="00254B2E">
        <w:rPr>
          <w:sz w:val="28"/>
          <w:szCs w:val="28"/>
        </w:rPr>
        <w:t>6</w:t>
      </w:r>
      <w:r w:rsidR="00173185" w:rsidRPr="00254B2E">
        <w:rPr>
          <w:sz w:val="28"/>
          <w:szCs w:val="28"/>
        </w:rPr>
        <w:t xml:space="preserve"> г. № </w:t>
      </w:r>
      <w:r w:rsidR="003F4534" w:rsidRPr="00254B2E">
        <w:rPr>
          <w:sz w:val="28"/>
          <w:szCs w:val="28"/>
        </w:rPr>
        <w:t>___</w:t>
      </w:r>
    </w:p>
    <w:p w14:paraId="79C4F0D0" w14:textId="77777777" w:rsidR="00D14051" w:rsidRPr="00254B2E" w:rsidRDefault="00D14051" w:rsidP="00B91A29">
      <w:pPr>
        <w:spacing w:line="360" w:lineRule="auto"/>
        <w:jc w:val="right"/>
        <w:rPr>
          <w:sz w:val="28"/>
          <w:szCs w:val="28"/>
        </w:rPr>
      </w:pPr>
    </w:p>
    <w:p w14:paraId="1357454A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1609E6C0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14E61670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73AA56FA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3A7D731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4E478F29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F3AA2D2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C3F910B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26234729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49F93FC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4BE64F6C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788BA82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9F7937D" w14:textId="5D81CC55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МУНИЦИПАЛЬНАЯ</w:t>
      </w:r>
      <w:r w:rsidRPr="00106C92">
        <w:rPr>
          <w:b/>
          <w:bCs/>
          <w:color w:val="000000"/>
          <w:sz w:val="28"/>
          <w:szCs w:val="28"/>
        </w:rPr>
        <w:t xml:space="preserve"> ПРОГРАММА</w:t>
      </w:r>
    </w:p>
    <w:p w14:paraId="09E20339" w14:textId="77777777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EA248E5" w14:textId="77777777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72D352F4" w14:textId="44B20256" w:rsidR="00B91A29" w:rsidRPr="00106C92" w:rsidRDefault="00B91A29" w:rsidP="00B91A29">
      <w:pPr>
        <w:suppressAutoHyphens/>
        <w:jc w:val="center"/>
        <w:rPr>
          <w:b/>
          <w:bCs/>
          <w:sz w:val="32"/>
          <w:szCs w:val="32"/>
        </w:rPr>
      </w:pPr>
      <w:r w:rsidRPr="00106C92">
        <w:rPr>
          <w:b/>
          <w:bCs/>
          <w:sz w:val="32"/>
          <w:szCs w:val="32"/>
        </w:rPr>
        <w:t xml:space="preserve">«Развитие малого и среднего предпринимательства муниципального района «Шилкинский район» </w:t>
      </w:r>
    </w:p>
    <w:p w14:paraId="30224BB5" w14:textId="35929EC8" w:rsidR="00B91A29" w:rsidRPr="00106C92" w:rsidRDefault="00800310" w:rsidP="00B91A29">
      <w:pPr>
        <w:suppressAutoHyphens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202</w:t>
      </w:r>
      <w:r w:rsidR="007A1B3F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</w:rPr>
        <w:t>–20</w:t>
      </w:r>
      <w:r w:rsidR="00265423">
        <w:rPr>
          <w:b/>
          <w:bCs/>
          <w:sz w:val="32"/>
          <w:szCs w:val="32"/>
        </w:rPr>
        <w:t>28</w:t>
      </w:r>
      <w:r w:rsidR="00B91A29" w:rsidRPr="00106C92">
        <w:rPr>
          <w:b/>
          <w:bCs/>
          <w:sz w:val="32"/>
          <w:szCs w:val="32"/>
        </w:rPr>
        <w:t xml:space="preserve"> годы»</w:t>
      </w:r>
    </w:p>
    <w:p w14:paraId="2EBF3C57" w14:textId="77777777" w:rsidR="00B91A29" w:rsidRPr="00106C92" w:rsidRDefault="00B91A29" w:rsidP="00B91A29">
      <w:pPr>
        <w:suppressAutoHyphens/>
        <w:jc w:val="center"/>
        <w:rPr>
          <w:b/>
          <w:bCs/>
          <w:sz w:val="32"/>
          <w:szCs w:val="32"/>
        </w:rPr>
      </w:pPr>
    </w:p>
    <w:p w14:paraId="797AAA6C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71E8E2B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0E4FC0C9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24A39B30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338554C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1D1350E8" w14:textId="77777777" w:rsidR="00B91A29" w:rsidRDefault="00B91A29" w:rsidP="00B91A29">
      <w:pPr>
        <w:shd w:val="clear" w:color="auto" w:fill="FFFFFF"/>
        <w:spacing w:line="274" w:lineRule="exact"/>
        <w:ind w:right="-5"/>
        <w:rPr>
          <w:bCs/>
          <w:color w:val="000000"/>
          <w:sz w:val="28"/>
          <w:szCs w:val="28"/>
        </w:rPr>
      </w:pPr>
    </w:p>
    <w:p w14:paraId="0913A79B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5211982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080829BB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3C359891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6F2ABDE7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55C42ED8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6245EBE9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2F782283" w14:textId="77777777" w:rsidR="00B91A29" w:rsidRDefault="00B91A29" w:rsidP="00B91A29"/>
    <w:p w14:paraId="2ED0BF67" w14:textId="77777777" w:rsidR="00B91A29" w:rsidRDefault="00B91A29" w:rsidP="00B91A29"/>
    <w:p w14:paraId="194B94A8" w14:textId="77777777" w:rsidR="00B91A29" w:rsidRDefault="00B91A29" w:rsidP="00B91A29"/>
    <w:p w14:paraId="0392BA64" w14:textId="77777777" w:rsidR="00B91A29" w:rsidRDefault="00B91A29" w:rsidP="00B91A29"/>
    <w:p w14:paraId="2F053B23" w14:textId="77777777" w:rsidR="00B91A29" w:rsidRDefault="00B91A29" w:rsidP="00B91A29"/>
    <w:p w14:paraId="45154B55" w14:textId="77777777" w:rsidR="007A1B3F" w:rsidRDefault="007A1B3F" w:rsidP="00B91A29"/>
    <w:p w14:paraId="2CFC6C6E" w14:textId="77777777" w:rsidR="007A1B3F" w:rsidRDefault="007A1B3F" w:rsidP="00B91A29"/>
    <w:p w14:paraId="0C78EF89" w14:textId="77777777" w:rsidR="007A1B3F" w:rsidRDefault="007A1B3F" w:rsidP="00B91A29"/>
    <w:p w14:paraId="485463F0" w14:textId="77777777" w:rsidR="007A1B3F" w:rsidRDefault="007A1B3F" w:rsidP="00B91A29"/>
    <w:p w14:paraId="31B228FD" w14:textId="77777777" w:rsidR="007A1B3F" w:rsidRDefault="007A1B3F" w:rsidP="00B91A29"/>
    <w:p w14:paraId="4A3112F9" w14:textId="77777777" w:rsidR="00B91A29" w:rsidRDefault="00B91A29" w:rsidP="00B91A29"/>
    <w:p w14:paraId="57B1AFF3" w14:textId="77777777" w:rsidR="00B91A29" w:rsidRDefault="00B91A29" w:rsidP="00B91A29"/>
    <w:p w14:paraId="56B7E0C8" w14:textId="77777777" w:rsidR="00B91A29" w:rsidRDefault="00B91A29" w:rsidP="00B91A29"/>
    <w:p w14:paraId="67373AE3" w14:textId="77777777" w:rsidR="00B91A29" w:rsidRDefault="00B91A29" w:rsidP="00B91A29"/>
    <w:p w14:paraId="4CDAF553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  <w:r w:rsidRPr="00106C92">
        <w:rPr>
          <w:sz w:val="28"/>
          <w:szCs w:val="28"/>
        </w:rPr>
        <w:t>г. Шилка</w:t>
      </w:r>
    </w:p>
    <w:p w14:paraId="37FDBBF9" w14:textId="43680C47" w:rsidR="008C0406" w:rsidRPr="00106C92" w:rsidRDefault="008C0406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</w:p>
    <w:p w14:paraId="07024959" w14:textId="77777777" w:rsidR="00B91A29" w:rsidRDefault="00B91A29" w:rsidP="00B91A29"/>
    <w:p w14:paraId="7DC486C9" w14:textId="77777777" w:rsidR="00B91A29" w:rsidRDefault="00B91A29" w:rsidP="00B91A29"/>
    <w:p w14:paraId="6A4DEDF5" w14:textId="77777777" w:rsidR="00B91A29" w:rsidRPr="00B91A29" w:rsidRDefault="00B91A29" w:rsidP="00B91A29"/>
    <w:p w14:paraId="4AAEB9CD" w14:textId="77777777" w:rsidR="00024628" w:rsidRPr="00254B2E" w:rsidRDefault="00E17811" w:rsidP="00D62623">
      <w:pPr>
        <w:pStyle w:val="1"/>
        <w:rPr>
          <w:bCs/>
        </w:rPr>
      </w:pPr>
      <w:r w:rsidRPr="00254B2E">
        <w:rPr>
          <w:bCs/>
        </w:rPr>
        <w:t xml:space="preserve">П А </w:t>
      </w:r>
      <w:r w:rsidR="00024628" w:rsidRPr="00254B2E">
        <w:rPr>
          <w:bCs/>
        </w:rPr>
        <w:t>С П О Р Т</w:t>
      </w:r>
    </w:p>
    <w:p w14:paraId="2C1AD999" w14:textId="77777777" w:rsidR="000A4679" w:rsidRDefault="00024628" w:rsidP="00D62623">
      <w:pPr>
        <w:pStyle w:val="10"/>
        <w:widowControl w:val="0"/>
        <w:jc w:val="center"/>
        <w:rPr>
          <w:b/>
          <w:snapToGrid w:val="0"/>
          <w:sz w:val="28"/>
        </w:rPr>
      </w:pPr>
      <w:r w:rsidRPr="00420878">
        <w:rPr>
          <w:b/>
          <w:snapToGrid w:val="0"/>
          <w:sz w:val="28"/>
        </w:rPr>
        <w:t>муниципальной программы «</w:t>
      </w:r>
      <w:r>
        <w:rPr>
          <w:b/>
          <w:snapToGrid w:val="0"/>
          <w:sz w:val="28"/>
        </w:rPr>
        <w:t>Развитие малого и среднего предприним</w:t>
      </w:r>
      <w:r>
        <w:rPr>
          <w:b/>
          <w:snapToGrid w:val="0"/>
          <w:sz w:val="28"/>
        </w:rPr>
        <w:t>а</w:t>
      </w:r>
      <w:r>
        <w:rPr>
          <w:b/>
          <w:snapToGrid w:val="0"/>
          <w:sz w:val="28"/>
        </w:rPr>
        <w:t>тельства на территории</w:t>
      </w:r>
      <w:r w:rsidR="00685FEC">
        <w:rPr>
          <w:b/>
          <w:snapToGrid w:val="0"/>
          <w:sz w:val="28"/>
        </w:rPr>
        <w:t xml:space="preserve"> муниципального района «Шилкинский район»</w:t>
      </w:r>
      <w:r w:rsidRPr="00420878">
        <w:rPr>
          <w:b/>
          <w:snapToGrid w:val="0"/>
          <w:sz w:val="28"/>
        </w:rPr>
        <w:t xml:space="preserve"> </w:t>
      </w:r>
    </w:p>
    <w:p w14:paraId="1D1A7A2E" w14:textId="001E6253" w:rsidR="00024628" w:rsidRPr="00420878" w:rsidRDefault="000A4679" w:rsidP="00D62623">
      <w:pPr>
        <w:pStyle w:val="10"/>
        <w:widowControl w:val="0"/>
        <w:jc w:val="center"/>
        <w:rPr>
          <w:b/>
          <w:snapToGrid w:val="0"/>
          <w:sz w:val="28"/>
        </w:rPr>
      </w:pPr>
      <w:r>
        <w:rPr>
          <w:b/>
          <w:snapToGrid w:val="0"/>
          <w:sz w:val="28"/>
        </w:rPr>
        <w:t xml:space="preserve"> </w:t>
      </w:r>
      <w:r w:rsidR="00024628">
        <w:rPr>
          <w:b/>
          <w:snapToGrid w:val="0"/>
          <w:sz w:val="28"/>
        </w:rPr>
        <w:t>на 20</w:t>
      </w:r>
      <w:r w:rsidR="00800310">
        <w:rPr>
          <w:b/>
          <w:snapToGrid w:val="0"/>
          <w:sz w:val="28"/>
        </w:rPr>
        <w:t>2</w:t>
      </w:r>
      <w:r w:rsidR="001D08F0">
        <w:rPr>
          <w:b/>
          <w:snapToGrid w:val="0"/>
          <w:sz w:val="28"/>
        </w:rPr>
        <w:t>6</w:t>
      </w:r>
      <w:r w:rsidR="00800310">
        <w:rPr>
          <w:b/>
          <w:snapToGrid w:val="0"/>
          <w:sz w:val="28"/>
        </w:rPr>
        <w:t>-20</w:t>
      </w:r>
      <w:r w:rsidR="00265423">
        <w:rPr>
          <w:b/>
          <w:snapToGrid w:val="0"/>
          <w:sz w:val="28"/>
        </w:rPr>
        <w:t>28</w:t>
      </w:r>
      <w:r w:rsidR="00024628" w:rsidRPr="00420878">
        <w:rPr>
          <w:b/>
          <w:snapToGrid w:val="0"/>
          <w:sz w:val="28"/>
        </w:rPr>
        <w:t xml:space="preserve"> годы»</w:t>
      </w:r>
    </w:p>
    <w:p w14:paraId="1BCE0803" w14:textId="77777777" w:rsidR="00024628" w:rsidRPr="003D2807" w:rsidRDefault="00024628" w:rsidP="00D62623">
      <w:pPr>
        <w:pStyle w:val="10"/>
        <w:widowControl w:val="0"/>
        <w:ind w:left="284" w:hanging="142"/>
        <w:jc w:val="center"/>
        <w:rPr>
          <w:b/>
          <w:snapToGrid w:val="0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943"/>
        <w:gridCol w:w="6663"/>
      </w:tblGrid>
      <w:tr w:rsidR="00024628" w:rsidRPr="002F356A" w14:paraId="58B8A4BF" w14:textId="77777777" w:rsidTr="004156FD">
        <w:trPr>
          <w:trHeight w:val="10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11A3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Наименование</w:t>
            </w:r>
          </w:p>
          <w:p w14:paraId="4BAF7D0B" w14:textId="77777777" w:rsidR="00024628" w:rsidRPr="00F927F0" w:rsidRDefault="00430129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FF3E" w14:textId="25D3A43E" w:rsidR="00024628" w:rsidRPr="00F927F0" w:rsidRDefault="00402A1A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М</w:t>
            </w:r>
            <w:r w:rsidR="00024628" w:rsidRPr="00F927F0">
              <w:rPr>
                <w:snapToGrid w:val="0"/>
                <w:sz w:val="27"/>
                <w:szCs w:val="27"/>
              </w:rPr>
              <w:t>униципальная программа «</w:t>
            </w:r>
            <w:r w:rsidR="00024628" w:rsidRPr="00F927F0">
              <w:rPr>
                <w:sz w:val="27"/>
                <w:szCs w:val="27"/>
              </w:rPr>
              <w:t>Развитие малого и средн</w:t>
            </w:r>
            <w:r w:rsidR="00024628" w:rsidRPr="00F927F0">
              <w:rPr>
                <w:sz w:val="27"/>
                <w:szCs w:val="27"/>
              </w:rPr>
              <w:t>е</w:t>
            </w:r>
            <w:r w:rsidR="00024628" w:rsidRPr="00F927F0">
              <w:rPr>
                <w:sz w:val="27"/>
                <w:szCs w:val="27"/>
              </w:rPr>
              <w:t xml:space="preserve">го предпринимательства на территории </w:t>
            </w:r>
            <w:r w:rsidR="00685FEC">
              <w:rPr>
                <w:sz w:val="27"/>
                <w:szCs w:val="27"/>
              </w:rPr>
              <w:t>муниципальн</w:t>
            </w:r>
            <w:r w:rsidR="00685FEC">
              <w:rPr>
                <w:sz w:val="27"/>
                <w:szCs w:val="27"/>
              </w:rPr>
              <w:t>о</w:t>
            </w:r>
            <w:r w:rsidR="00685FEC">
              <w:rPr>
                <w:sz w:val="27"/>
                <w:szCs w:val="27"/>
              </w:rPr>
              <w:t>го района «</w:t>
            </w:r>
            <w:r w:rsidR="00DA2CFC">
              <w:rPr>
                <w:sz w:val="27"/>
                <w:szCs w:val="27"/>
              </w:rPr>
              <w:t>Шилкинский район</w:t>
            </w:r>
            <w:r w:rsidR="00170DF2" w:rsidRPr="00F927F0">
              <w:rPr>
                <w:sz w:val="27"/>
                <w:szCs w:val="27"/>
              </w:rPr>
              <w:t>» на 20</w:t>
            </w:r>
            <w:r w:rsidR="00800310">
              <w:rPr>
                <w:sz w:val="27"/>
                <w:szCs w:val="27"/>
              </w:rPr>
              <w:t>2</w:t>
            </w:r>
            <w:r w:rsidR="001D08F0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="00024628" w:rsidRPr="00F927F0">
              <w:rPr>
                <w:sz w:val="27"/>
                <w:szCs w:val="27"/>
              </w:rPr>
              <w:t xml:space="preserve"> годы»</w:t>
            </w:r>
            <w:r w:rsidR="00024628" w:rsidRPr="00F927F0">
              <w:rPr>
                <w:snapToGrid w:val="0"/>
                <w:sz w:val="27"/>
                <w:szCs w:val="27"/>
              </w:rPr>
              <w:t xml:space="preserve"> (далее – </w:t>
            </w:r>
            <w:r w:rsidR="001B108C">
              <w:rPr>
                <w:snapToGrid w:val="0"/>
                <w:sz w:val="27"/>
                <w:szCs w:val="27"/>
              </w:rPr>
              <w:t>п</w:t>
            </w:r>
            <w:r w:rsidR="00024628" w:rsidRPr="00F927F0">
              <w:rPr>
                <w:snapToGrid w:val="0"/>
                <w:sz w:val="27"/>
                <w:szCs w:val="27"/>
              </w:rPr>
              <w:t>рограмма)</w:t>
            </w:r>
          </w:p>
        </w:tc>
      </w:tr>
      <w:tr w:rsidR="00024628" w:rsidRPr="002F356A" w14:paraId="4340D04C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0835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Дата принятия решения о разработке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0ABE" w14:textId="45E331FC" w:rsidR="00024628" w:rsidRPr="00F927F0" w:rsidRDefault="00E731B4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 w:rsidRPr="00C36C9F">
              <w:rPr>
                <w:sz w:val="27"/>
                <w:szCs w:val="27"/>
              </w:rPr>
              <w:t xml:space="preserve">Распоряжение </w:t>
            </w:r>
            <w:r w:rsidR="00C36C9F" w:rsidRPr="00C36C9F">
              <w:rPr>
                <w:sz w:val="27"/>
                <w:szCs w:val="27"/>
              </w:rPr>
              <w:t xml:space="preserve">главы </w:t>
            </w:r>
            <w:r w:rsidRPr="00C36C9F">
              <w:rPr>
                <w:sz w:val="27"/>
                <w:szCs w:val="27"/>
              </w:rPr>
              <w:t>администрации</w:t>
            </w:r>
            <w:r w:rsidR="00C36C9F" w:rsidRPr="00C36C9F">
              <w:rPr>
                <w:sz w:val="27"/>
                <w:szCs w:val="27"/>
              </w:rPr>
              <w:t xml:space="preserve"> муниципального </w:t>
            </w:r>
            <w:r w:rsidR="00C36C9F" w:rsidRPr="00457E55">
              <w:rPr>
                <w:sz w:val="27"/>
                <w:szCs w:val="27"/>
              </w:rPr>
              <w:t>района</w:t>
            </w:r>
            <w:r w:rsidR="000B736F" w:rsidRPr="00457E55">
              <w:rPr>
                <w:sz w:val="27"/>
                <w:szCs w:val="27"/>
              </w:rPr>
              <w:t xml:space="preserve"> </w:t>
            </w:r>
            <w:r w:rsidR="00457E55" w:rsidRPr="00457E55">
              <w:rPr>
                <w:sz w:val="27"/>
                <w:szCs w:val="27"/>
              </w:rPr>
              <w:t xml:space="preserve">от </w:t>
            </w:r>
            <w:r w:rsidR="00695009" w:rsidRPr="001B7626">
              <w:rPr>
                <w:sz w:val="27"/>
                <w:szCs w:val="27"/>
              </w:rPr>
              <w:t xml:space="preserve">«__» </w:t>
            </w:r>
            <w:r w:rsidR="001B7626">
              <w:rPr>
                <w:sz w:val="27"/>
                <w:szCs w:val="27"/>
              </w:rPr>
              <w:t>______</w:t>
            </w:r>
            <w:r w:rsidR="00457E55" w:rsidRPr="001B7626">
              <w:rPr>
                <w:sz w:val="27"/>
                <w:szCs w:val="27"/>
              </w:rPr>
              <w:t xml:space="preserve"> 202</w:t>
            </w:r>
            <w:r w:rsidR="00695009" w:rsidRPr="001B7626">
              <w:rPr>
                <w:sz w:val="27"/>
                <w:szCs w:val="27"/>
              </w:rPr>
              <w:t>6</w:t>
            </w:r>
            <w:r w:rsidRPr="001B7626">
              <w:rPr>
                <w:sz w:val="27"/>
                <w:szCs w:val="27"/>
              </w:rPr>
              <w:t xml:space="preserve"> года №</w:t>
            </w:r>
            <w:r w:rsidR="00457E55" w:rsidRPr="001B7626">
              <w:rPr>
                <w:sz w:val="27"/>
                <w:szCs w:val="27"/>
              </w:rPr>
              <w:t xml:space="preserve"> </w:t>
            </w:r>
            <w:r w:rsidR="00695009" w:rsidRPr="001B7626">
              <w:rPr>
                <w:sz w:val="27"/>
                <w:szCs w:val="27"/>
              </w:rPr>
              <w:t>___</w:t>
            </w:r>
            <w:r w:rsidRPr="001B7626">
              <w:rPr>
                <w:sz w:val="27"/>
                <w:szCs w:val="27"/>
              </w:rPr>
              <w:t xml:space="preserve"> </w:t>
            </w:r>
            <w:r w:rsidRPr="00457E55">
              <w:rPr>
                <w:sz w:val="27"/>
                <w:szCs w:val="27"/>
              </w:rPr>
              <w:t>«</w:t>
            </w:r>
            <w:r w:rsidRPr="00F927F0">
              <w:rPr>
                <w:sz w:val="27"/>
                <w:szCs w:val="27"/>
              </w:rPr>
              <w:t>О разработ</w:t>
            </w:r>
            <w:r w:rsidR="00B77B1C">
              <w:rPr>
                <w:sz w:val="27"/>
                <w:szCs w:val="27"/>
              </w:rPr>
              <w:t>ке</w:t>
            </w:r>
            <w:r w:rsidRPr="00F927F0">
              <w:rPr>
                <w:sz w:val="27"/>
                <w:szCs w:val="27"/>
              </w:rPr>
              <w:t xml:space="preserve"> муни</w:t>
            </w:r>
            <w:r w:rsidR="00DA2CFC">
              <w:rPr>
                <w:sz w:val="27"/>
                <w:szCs w:val="27"/>
              </w:rPr>
              <w:t xml:space="preserve">ципальной </w:t>
            </w:r>
            <w:r w:rsidRPr="00F927F0">
              <w:rPr>
                <w:sz w:val="27"/>
                <w:szCs w:val="27"/>
              </w:rPr>
              <w:t>программы «Развитие малого и сре</w:t>
            </w:r>
            <w:r w:rsidRPr="00F927F0">
              <w:rPr>
                <w:sz w:val="27"/>
                <w:szCs w:val="27"/>
              </w:rPr>
              <w:t>д</w:t>
            </w:r>
            <w:r w:rsidRPr="00F927F0">
              <w:rPr>
                <w:sz w:val="27"/>
                <w:szCs w:val="27"/>
              </w:rPr>
              <w:t xml:space="preserve">него предпринимательства на территории </w:t>
            </w:r>
            <w:r w:rsidR="00DA2CFC">
              <w:rPr>
                <w:sz w:val="27"/>
                <w:szCs w:val="27"/>
              </w:rPr>
              <w:t>муниципал</w:t>
            </w:r>
            <w:r w:rsidR="00DA2CFC">
              <w:rPr>
                <w:sz w:val="27"/>
                <w:szCs w:val="27"/>
              </w:rPr>
              <w:t>ь</w:t>
            </w:r>
            <w:r w:rsidR="00DA2CFC">
              <w:rPr>
                <w:sz w:val="27"/>
                <w:szCs w:val="27"/>
              </w:rPr>
              <w:t xml:space="preserve">ного района </w:t>
            </w:r>
            <w:r w:rsidR="00800310">
              <w:rPr>
                <w:sz w:val="27"/>
                <w:szCs w:val="27"/>
              </w:rPr>
              <w:t>«Шилкинский район» на 202</w:t>
            </w:r>
            <w:r w:rsidR="00D51CFC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Pr="00F927F0">
              <w:rPr>
                <w:sz w:val="27"/>
                <w:szCs w:val="27"/>
              </w:rPr>
              <w:t>годы»</w:t>
            </w:r>
          </w:p>
        </w:tc>
      </w:tr>
      <w:tr w:rsidR="00024628" w:rsidRPr="002F356A" w14:paraId="4A66960E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312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Дата утверждения пр</w:t>
            </w:r>
            <w:r w:rsidRPr="00F927F0">
              <w:rPr>
                <w:snapToGrid w:val="0"/>
                <w:sz w:val="27"/>
                <w:szCs w:val="27"/>
              </w:rPr>
              <w:t>о</w:t>
            </w:r>
            <w:r w:rsidRPr="00F927F0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C8F7" w14:textId="6042B5C0" w:rsidR="00024628" w:rsidRPr="00F927F0" w:rsidRDefault="00BA38A3" w:rsidP="00D62623">
            <w:pPr>
              <w:tabs>
                <w:tab w:val="left" w:pos="4678"/>
                <w:tab w:val="left" w:pos="5245"/>
                <w:tab w:val="left" w:pos="5387"/>
                <w:tab w:val="right" w:pos="9214"/>
              </w:tabs>
              <w:jc w:val="both"/>
              <w:rPr>
                <w:snapToGrid w:val="0"/>
                <w:sz w:val="27"/>
                <w:szCs w:val="27"/>
              </w:rPr>
            </w:pPr>
            <w:r w:rsidRPr="009D77D0">
              <w:rPr>
                <w:sz w:val="27"/>
                <w:szCs w:val="27"/>
              </w:rPr>
              <w:t>Постановление</w:t>
            </w:r>
            <w:r w:rsidR="00B77B1C" w:rsidRPr="009D77D0">
              <w:rPr>
                <w:sz w:val="27"/>
                <w:szCs w:val="27"/>
              </w:rPr>
              <w:t xml:space="preserve"> администрации муниципального рай</w:t>
            </w:r>
            <w:r w:rsidR="00B77B1C" w:rsidRPr="009D77D0">
              <w:rPr>
                <w:sz w:val="27"/>
                <w:szCs w:val="27"/>
              </w:rPr>
              <w:t>о</w:t>
            </w:r>
            <w:r w:rsidR="00B77B1C" w:rsidRPr="009D77D0">
              <w:rPr>
                <w:sz w:val="27"/>
                <w:szCs w:val="27"/>
              </w:rPr>
              <w:t>на</w:t>
            </w:r>
            <w:r w:rsidR="00E731B4" w:rsidRPr="009D77D0">
              <w:rPr>
                <w:sz w:val="27"/>
                <w:szCs w:val="27"/>
              </w:rPr>
              <w:t xml:space="preserve"> </w:t>
            </w:r>
            <w:r w:rsidR="00E731B4" w:rsidRPr="00AA1406">
              <w:rPr>
                <w:sz w:val="27"/>
                <w:szCs w:val="27"/>
              </w:rPr>
              <w:t xml:space="preserve">от </w:t>
            </w:r>
            <w:r w:rsidR="00C66052" w:rsidRPr="001B7626">
              <w:rPr>
                <w:sz w:val="27"/>
                <w:szCs w:val="27"/>
              </w:rPr>
              <w:t>«</w:t>
            </w:r>
            <w:r w:rsidR="00443670" w:rsidRPr="001B7626">
              <w:rPr>
                <w:sz w:val="27"/>
                <w:szCs w:val="27"/>
              </w:rPr>
              <w:t>__</w:t>
            </w:r>
            <w:r w:rsidR="005E6D0B" w:rsidRPr="001B7626">
              <w:rPr>
                <w:sz w:val="27"/>
                <w:szCs w:val="27"/>
              </w:rPr>
              <w:t xml:space="preserve">» </w:t>
            </w:r>
            <w:r w:rsidR="001B7626">
              <w:rPr>
                <w:sz w:val="27"/>
                <w:szCs w:val="27"/>
              </w:rPr>
              <w:t>_______</w:t>
            </w:r>
            <w:r w:rsidR="009D77D0" w:rsidRPr="001B7626">
              <w:rPr>
                <w:sz w:val="27"/>
                <w:szCs w:val="27"/>
              </w:rPr>
              <w:t xml:space="preserve"> </w:t>
            </w:r>
            <w:r w:rsidR="00C66052" w:rsidRPr="001B7626">
              <w:rPr>
                <w:sz w:val="27"/>
                <w:szCs w:val="27"/>
              </w:rPr>
              <w:t>202</w:t>
            </w:r>
            <w:r w:rsidR="00443670" w:rsidRPr="001B7626">
              <w:rPr>
                <w:sz w:val="27"/>
                <w:szCs w:val="27"/>
              </w:rPr>
              <w:t>6</w:t>
            </w:r>
            <w:r w:rsidR="00C66052" w:rsidRPr="001B7626">
              <w:rPr>
                <w:sz w:val="27"/>
                <w:szCs w:val="27"/>
              </w:rPr>
              <w:t xml:space="preserve"> года № </w:t>
            </w:r>
            <w:r w:rsidR="00443670" w:rsidRPr="001B7626">
              <w:rPr>
                <w:sz w:val="27"/>
                <w:szCs w:val="27"/>
              </w:rPr>
              <w:t>___</w:t>
            </w:r>
            <w:r w:rsidR="00E731B4" w:rsidRPr="001B7626">
              <w:rPr>
                <w:sz w:val="27"/>
                <w:szCs w:val="27"/>
              </w:rPr>
              <w:t xml:space="preserve"> </w:t>
            </w:r>
            <w:r w:rsidR="00E731B4" w:rsidRPr="00F927F0">
              <w:rPr>
                <w:sz w:val="27"/>
                <w:szCs w:val="27"/>
              </w:rPr>
              <w:t>«Об утверждении муниципальной программы «Развитие малого и сре</w:t>
            </w:r>
            <w:r w:rsidR="00E731B4" w:rsidRPr="00F927F0">
              <w:rPr>
                <w:sz w:val="27"/>
                <w:szCs w:val="27"/>
              </w:rPr>
              <w:t>д</w:t>
            </w:r>
            <w:r w:rsidR="00E731B4" w:rsidRPr="00F927F0">
              <w:rPr>
                <w:sz w:val="27"/>
                <w:szCs w:val="27"/>
              </w:rPr>
              <w:t xml:space="preserve">него предпринимательства на территории </w:t>
            </w:r>
            <w:r w:rsidR="00DA2CFC">
              <w:rPr>
                <w:sz w:val="27"/>
                <w:szCs w:val="27"/>
              </w:rPr>
              <w:t>муниципал</w:t>
            </w:r>
            <w:r w:rsidR="00DA2CFC">
              <w:rPr>
                <w:sz w:val="27"/>
                <w:szCs w:val="27"/>
              </w:rPr>
              <w:t>ь</w:t>
            </w:r>
            <w:r w:rsidR="00DA2CFC">
              <w:rPr>
                <w:sz w:val="27"/>
                <w:szCs w:val="27"/>
              </w:rPr>
              <w:t xml:space="preserve">ного </w:t>
            </w:r>
            <w:r w:rsidR="00800310">
              <w:rPr>
                <w:sz w:val="27"/>
                <w:szCs w:val="27"/>
              </w:rPr>
              <w:t>района «Шилкинский район» на 202</w:t>
            </w:r>
            <w:r w:rsidR="007840CC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="00E731B4" w:rsidRPr="00F927F0">
              <w:rPr>
                <w:sz w:val="27"/>
                <w:szCs w:val="27"/>
              </w:rPr>
              <w:t xml:space="preserve"> г</w:t>
            </w:r>
            <w:r w:rsidR="00E731B4" w:rsidRPr="00F927F0">
              <w:rPr>
                <w:sz w:val="27"/>
                <w:szCs w:val="27"/>
              </w:rPr>
              <w:t>о</w:t>
            </w:r>
            <w:r w:rsidR="00E731B4" w:rsidRPr="00F927F0">
              <w:rPr>
                <w:sz w:val="27"/>
                <w:szCs w:val="27"/>
              </w:rPr>
              <w:t>ды»»</w:t>
            </w:r>
          </w:p>
        </w:tc>
      </w:tr>
      <w:tr w:rsidR="00024628" w:rsidRPr="002F356A" w14:paraId="7B3E2E12" w14:textId="77777777" w:rsidTr="004156FD">
        <w:trPr>
          <w:trHeight w:val="43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6742" w14:textId="2FA1F60A" w:rsidR="00024628" w:rsidRPr="00F927F0" w:rsidRDefault="00BB3EB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Ответственный испо</w:t>
            </w:r>
            <w:r>
              <w:rPr>
                <w:snapToGrid w:val="0"/>
                <w:sz w:val="27"/>
                <w:szCs w:val="27"/>
              </w:rPr>
              <w:t>л</w:t>
            </w:r>
            <w:r>
              <w:rPr>
                <w:snapToGrid w:val="0"/>
                <w:sz w:val="27"/>
                <w:szCs w:val="27"/>
              </w:rPr>
              <w:t>нитель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D410" w14:textId="4833A1A3" w:rsidR="00024628" w:rsidRPr="00F927F0" w:rsidRDefault="00024628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Администрац</w:t>
            </w:r>
            <w:r w:rsidR="00DA2CFC">
              <w:rPr>
                <w:snapToGrid w:val="0"/>
                <w:sz w:val="27"/>
                <w:szCs w:val="27"/>
              </w:rPr>
              <w:t>ия муниципального района «Шилкинский район</w:t>
            </w:r>
            <w:r w:rsidRPr="00F927F0">
              <w:rPr>
                <w:snapToGrid w:val="0"/>
                <w:sz w:val="27"/>
                <w:szCs w:val="27"/>
              </w:rPr>
              <w:t>»</w:t>
            </w:r>
            <w:r w:rsidR="00E62D05" w:rsidRPr="00F927F0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2F356A" w14:paraId="25BE95F6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D5A2" w14:textId="77777777" w:rsidR="0091677A" w:rsidRPr="00F927F0" w:rsidRDefault="0091677A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Р</w:t>
            </w:r>
            <w:r w:rsidR="00024628" w:rsidRPr="00F927F0">
              <w:rPr>
                <w:snapToGrid w:val="0"/>
                <w:sz w:val="27"/>
                <w:szCs w:val="27"/>
              </w:rPr>
              <w:t>азработчи</w:t>
            </w:r>
            <w:r w:rsidRPr="00F927F0">
              <w:rPr>
                <w:snapToGrid w:val="0"/>
                <w:sz w:val="27"/>
                <w:szCs w:val="27"/>
              </w:rPr>
              <w:t>к</w:t>
            </w:r>
            <w:r w:rsidR="00017E69" w:rsidRPr="00F927F0">
              <w:rPr>
                <w:snapToGrid w:val="0"/>
                <w:sz w:val="27"/>
                <w:szCs w:val="27"/>
              </w:rPr>
              <w:t>-координатор</w:t>
            </w:r>
          </w:p>
          <w:p w14:paraId="440F8B35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448D" w14:textId="77777777" w:rsidR="00024628" w:rsidRPr="00F927F0" w:rsidRDefault="00800310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 xml:space="preserve">Отдел экономического прогнозирования, мониторинга и развития </w:t>
            </w:r>
            <w:r w:rsidR="00024628" w:rsidRPr="00F927F0">
              <w:rPr>
                <w:snapToGrid w:val="0"/>
                <w:sz w:val="27"/>
                <w:szCs w:val="27"/>
              </w:rPr>
              <w:t xml:space="preserve">администрации </w:t>
            </w:r>
            <w:r w:rsidR="00DA2CFC">
              <w:rPr>
                <w:snapToGrid w:val="0"/>
                <w:sz w:val="27"/>
                <w:szCs w:val="27"/>
              </w:rPr>
              <w:t>муниципального района «Шилкинский район</w:t>
            </w:r>
            <w:r w:rsidR="00024628" w:rsidRPr="00F927F0">
              <w:rPr>
                <w:snapToGrid w:val="0"/>
                <w:sz w:val="27"/>
                <w:szCs w:val="27"/>
              </w:rPr>
              <w:t>»</w:t>
            </w:r>
            <w:r w:rsidR="00E62D05" w:rsidRPr="00F927F0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D477A2" w14:paraId="66F6D625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D5D0" w14:textId="05F5897C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Цель пр</w:t>
            </w:r>
            <w:r w:rsidR="00E60216" w:rsidRPr="00F927F0">
              <w:rPr>
                <w:snapToGrid w:val="0"/>
                <w:sz w:val="27"/>
                <w:szCs w:val="27"/>
              </w:rPr>
              <w:t>о</w:t>
            </w:r>
            <w:r w:rsidRPr="00F927F0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32FC" w14:textId="0DEA1525" w:rsidR="00687C1D" w:rsidRPr="00F927F0" w:rsidRDefault="00687C1D" w:rsidP="00D62623">
            <w:pPr>
              <w:pStyle w:val="10"/>
              <w:widowControl w:val="0"/>
              <w:ind w:left="34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 xml:space="preserve">Создание условий для деятельности и </w:t>
            </w:r>
            <w:r w:rsidR="002F356A" w:rsidRPr="00F927F0">
              <w:rPr>
                <w:snapToGrid w:val="0"/>
                <w:sz w:val="27"/>
                <w:szCs w:val="27"/>
              </w:rPr>
              <w:t>обеспечени</w:t>
            </w:r>
            <w:r w:rsidR="00D06A01">
              <w:rPr>
                <w:snapToGrid w:val="0"/>
                <w:sz w:val="27"/>
                <w:szCs w:val="27"/>
              </w:rPr>
              <w:t>я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 благоприятных условий для развития</w:t>
            </w:r>
            <w:r w:rsidR="00E60216" w:rsidRPr="00F927F0">
              <w:rPr>
                <w:snapToGrid w:val="0"/>
                <w:sz w:val="27"/>
                <w:szCs w:val="27"/>
              </w:rPr>
              <w:t xml:space="preserve"> субъектов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 мал</w:t>
            </w:r>
            <w:r w:rsidR="002F356A" w:rsidRPr="00F927F0">
              <w:rPr>
                <w:snapToGrid w:val="0"/>
                <w:sz w:val="27"/>
                <w:szCs w:val="27"/>
              </w:rPr>
              <w:t>о</w:t>
            </w:r>
            <w:r w:rsidR="002F356A" w:rsidRPr="00F927F0">
              <w:rPr>
                <w:snapToGrid w:val="0"/>
                <w:sz w:val="27"/>
                <w:szCs w:val="27"/>
              </w:rPr>
              <w:t>го и среднего предпринимательства</w:t>
            </w:r>
            <w:r w:rsidR="00E60216" w:rsidRPr="00F927F0">
              <w:rPr>
                <w:snapToGrid w:val="0"/>
                <w:sz w:val="27"/>
                <w:szCs w:val="27"/>
              </w:rPr>
              <w:t xml:space="preserve"> 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на территории </w:t>
            </w:r>
            <w:r w:rsidR="00DA2CFC">
              <w:rPr>
                <w:snapToGrid w:val="0"/>
                <w:sz w:val="27"/>
                <w:szCs w:val="27"/>
              </w:rPr>
              <w:t>м</w:t>
            </w:r>
            <w:r w:rsidR="00DA2CFC">
              <w:rPr>
                <w:snapToGrid w:val="0"/>
                <w:sz w:val="27"/>
                <w:szCs w:val="27"/>
              </w:rPr>
              <w:t>у</w:t>
            </w:r>
            <w:r w:rsidR="00DA2CFC">
              <w:rPr>
                <w:snapToGrid w:val="0"/>
                <w:sz w:val="27"/>
                <w:szCs w:val="27"/>
              </w:rPr>
              <w:t>ниципального района «Шилкинский район»</w:t>
            </w:r>
            <w:r w:rsidR="00605B8A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2F356A" w14:paraId="5B9A393B" w14:textId="77777777" w:rsidTr="004156FD">
        <w:trPr>
          <w:trHeight w:val="28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3929" w14:textId="6839E8E8" w:rsidR="00024628" w:rsidRPr="00254B2E" w:rsidRDefault="00D17BF4" w:rsidP="00D62623">
            <w:pPr>
              <w:pStyle w:val="11"/>
              <w:ind w:left="34" w:right="-392"/>
              <w:rPr>
                <w:color w:val="auto"/>
                <w:sz w:val="27"/>
                <w:szCs w:val="27"/>
              </w:rPr>
            </w:pPr>
            <w:r w:rsidRPr="00D56D1D">
              <w:rPr>
                <w:color w:val="auto"/>
                <w:sz w:val="27"/>
                <w:szCs w:val="27"/>
              </w:rPr>
              <w:t>Задачи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307B" w14:textId="160DC426" w:rsidR="00E60216" w:rsidRPr="00D56D1D" w:rsidRDefault="00D56D1D" w:rsidP="00D62623">
            <w:pPr>
              <w:pStyle w:val="10"/>
              <w:widowControl w:val="0"/>
              <w:tabs>
                <w:tab w:val="left" w:pos="35"/>
              </w:tabs>
              <w:ind w:left="34" w:right="34"/>
              <w:jc w:val="both"/>
              <w:rPr>
                <w:snapToGrid w:val="0"/>
                <w:sz w:val="27"/>
                <w:szCs w:val="27"/>
              </w:rPr>
            </w:pPr>
            <w:r w:rsidRPr="00D56D1D">
              <w:rPr>
                <w:snapToGrid w:val="0"/>
                <w:sz w:val="27"/>
                <w:szCs w:val="27"/>
              </w:rPr>
              <w:t>О</w:t>
            </w:r>
            <w:r w:rsidR="004344B1" w:rsidRPr="00D56D1D">
              <w:rPr>
                <w:snapToGrid w:val="0"/>
                <w:sz w:val="27"/>
                <w:szCs w:val="27"/>
              </w:rPr>
              <w:t xml:space="preserve">казание </w:t>
            </w:r>
            <w:r w:rsidR="003D2807" w:rsidRPr="00D56D1D">
              <w:rPr>
                <w:snapToGrid w:val="0"/>
                <w:sz w:val="27"/>
                <w:szCs w:val="27"/>
              </w:rPr>
              <w:t xml:space="preserve">организационной, </w:t>
            </w:r>
            <w:r w:rsidR="00AD27AA" w:rsidRPr="00D56D1D">
              <w:rPr>
                <w:snapToGrid w:val="0"/>
                <w:sz w:val="27"/>
                <w:szCs w:val="27"/>
              </w:rPr>
              <w:t>консультационной</w:t>
            </w:r>
            <w:r w:rsidR="004B7ED0" w:rsidRPr="00D56D1D">
              <w:rPr>
                <w:snapToGrid w:val="0"/>
                <w:sz w:val="27"/>
                <w:szCs w:val="27"/>
              </w:rPr>
              <w:t>, ф</w:t>
            </w:r>
            <w:r w:rsidR="004B7ED0" w:rsidRPr="00D56D1D">
              <w:rPr>
                <w:snapToGrid w:val="0"/>
                <w:sz w:val="27"/>
                <w:szCs w:val="27"/>
              </w:rPr>
              <w:t>и</w:t>
            </w:r>
            <w:r w:rsidR="004B7ED0" w:rsidRPr="00D56D1D">
              <w:rPr>
                <w:snapToGrid w:val="0"/>
                <w:sz w:val="27"/>
                <w:szCs w:val="27"/>
              </w:rPr>
              <w:t>нансовой и имущественной</w:t>
            </w:r>
            <w:r w:rsidR="00AD27AA" w:rsidRPr="00D56D1D">
              <w:rPr>
                <w:snapToGrid w:val="0"/>
                <w:sz w:val="27"/>
                <w:szCs w:val="27"/>
              </w:rPr>
              <w:t xml:space="preserve"> </w:t>
            </w:r>
            <w:r w:rsidR="00E60216" w:rsidRPr="00D56D1D">
              <w:rPr>
                <w:snapToGrid w:val="0"/>
                <w:sz w:val="27"/>
                <w:szCs w:val="27"/>
              </w:rPr>
              <w:t xml:space="preserve">поддержки </w:t>
            </w:r>
            <w:r w:rsidR="00E66BBF" w:rsidRPr="00D56D1D">
              <w:rPr>
                <w:snapToGrid w:val="0"/>
                <w:sz w:val="27"/>
                <w:szCs w:val="27"/>
              </w:rPr>
              <w:t>субъектам м</w:t>
            </w:r>
            <w:r w:rsidR="00E66BBF" w:rsidRPr="00D56D1D">
              <w:rPr>
                <w:snapToGrid w:val="0"/>
                <w:sz w:val="27"/>
                <w:szCs w:val="27"/>
              </w:rPr>
              <w:t>а</w:t>
            </w:r>
            <w:r w:rsidR="00E66BBF" w:rsidRPr="00D56D1D">
              <w:rPr>
                <w:snapToGrid w:val="0"/>
                <w:sz w:val="27"/>
                <w:szCs w:val="27"/>
              </w:rPr>
              <w:t>лого и среднего предпринимательства</w:t>
            </w:r>
            <w:r w:rsidR="00E60216" w:rsidRPr="00D56D1D">
              <w:rPr>
                <w:snapToGrid w:val="0"/>
                <w:sz w:val="27"/>
                <w:szCs w:val="27"/>
              </w:rPr>
              <w:t>;</w:t>
            </w:r>
          </w:p>
          <w:p w14:paraId="493D9C19" w14:textId="5BC5B701" w:rsidR="00CE7ED5" w:rsidRPr="00D56D1D" w:rsidRDefault="00D56D1D" w:rsidP="00D62623">
            <w:pPr>
              <w:pStyle w:val="10"/>
              <w:widowControl w:val="0"/>
              <w:ind w:left="34" w:right="34"/>
              <w:jc w:val="both"/>
              <w:rPr>
                <w:rFonts w:ascii="Courier New" w:hAnsi="Courier New" w:cs="Courier New"/>
                <w:sz w:val="27"/>
                <w:szCs w:val="27"/>
              </w:rPr>
            </w:pPr>
            <w:r w:rsidRPr="00D56D1D">
              <w:rPr>
                <w:snapToGrid w:val="0"/>
                <w:sz w:val="27"/>
                <w:szCs w:val="27"/>
              </w:rPr>
              <w:t>Стимулирование развития малого и среднего пре</w:t>
            </w:r>
            <w:r w:rsidRPr="00D56D1D">
              <w:rPr>
                <w:snapToGrid w:val="0"/>
                <w:sz w:val="27"/>
                <w:szCs w:val="27"/>
              </w:rPr>
              <w:t>д</w:t>
            </w:r>
            <w:r w:rsidRPr="00D56D1D">
              <w:rPr>
                <w:snapToGrid w:val="0"/>
                <w:sz w:val="27"/>
                <w:szCs w:val="27"/>
              </w:rPr>
              <w:t>принимательства и потребительского рынка.</w:t>
            </w:r>
          </w:p>
        </w:tc>
      </w:tr>
      <w:tr w:rsidR="00024628" w:rsidRPr="002F356A" w14:paraId="1BE24E17" w14:textId="77777777" w:rsidTr="00254B2E">
        <w:trPr>
          <w:trHeight w:val="83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7795" w14:textId="77777777" w:rsidR="00024628" w:rsidRPr="007624DC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>Сроки и этапы реализ</w:t>
            </w:r>
            <w:r w:rsidRPr="007624DC">
              <w:rPr>
                <w:snapToGrid w:val="0"/>
                <w:sz w:val="27"/>
                <w:szCs w:val="27"/>
              </w:rPr>
              <w:t>а</w:t>
            </w:r>
            <w:r w:rsidRPr="007624DC">
              <w:rPr>
                <w:snapToGrid w:val="0"/>
                <w:sz w:val="27"/>
                <w:szCs w:val="27"/>
              </w:rPr>
              <w:t>ции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1495" w14:textId="4B596F18" w:rsidR="00024628" w:rsidRPr="007624DC" w:rsidRDefault="00BA080A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 xml:space="preserve">Срок реализации – </w:t>
            </w:r>
            <w:r w:rsidR="00024628" w:rsidRPr="007624DC">
              <w:rPr>
                <w:snapToGrid w:val="0"/>
                <w:sz w:val="27"/>
                <w:szCs w:val="27"/>
              </w:rPr>
              <w:t>20</w:t>
            </w:r>
            <w:r w:rsidR="00800310" w:rsidRPr="007624DC">
              <w:rPr>
                <w:snapToGrid w:val="0"/>
                <w:sz w:val="27"/>
                <w:szCs w:val="27"/>
              </w:rPr>
              <w:t>2</w:t>
            </w:r>
            <w:r w:rsidR="007840CC" w:rsidRPr="007624DC">
              <w:rPr>
                <w:snapToGrid w:val="0"/>
                <w:sz w:val="27"/>
                <w:szCs w:val="27"/>
              </w:rPr>
              <w:t>6</w:t>
            </w:r>
            <w:r w:rsidR="00800310" w:rsidRPr="007624DC">
              <w:rPr>
                <w:snapToGrid w:val="0"/>
                <w:sz w:val="27"/>
                <w:szCs w:val="27"/>
              </w:rPr>
              <w:t xml:space="preserve"> - 20</w:t>
            </w:r>
            <w:r w:rsidR="00265423">
              <w:rPr>
                <w:snapToGrid w:val="0"/>
                <w:sz w:val="27"/>
                <w:szCs w:val="27"/>
              </w:rPr>
              <w:t>28</w:t>
            </w:r>
            <w:r w:rsidR="00800310" w:rsidRPr="007624DC">
              <w:rPr>
                <w:snapToGrid w:val="0"/>
                <w:sz w:val="27"/>
                <w:szCs w:val="27"/>
              </w:rPr>
              <w:t xml:space="preserve"> </w:t>
            </w:r>
            <w:r w:rsidR="00024628" w:rsidRPr="007624DC">
              <w:rPr>
                <w:snapToGrid w:val="0"/>
                <w:sz w:val="27"/>
                <w:szCs w:val="27"/>
              </w:rPr>
              <w:t>годы</w:t>
            </w:r>
            <w:r w:rsidR="00E62D05" w:rsidRPr="007624DC">
              <w:rPr>
                <w:snapToGrid w:val="0"/>
                <w:sz w:val="27"/>
                <w:szCs w:val="27"/>
              </w:rPr>
              <w:t>.</w:t>
            </w:r>
          </w:p>
          <w:p w14:paraId="247E49CF" w14:textId="77777777" w:rsidR="00024628" w:rsidRPr="007624DC" w:rsidRDefault="00E62D05" w:rsidP="00D62623">
            <w:pPr>
              <w:pStyle w:val="10"/>
              <w:widowControl w:val="0"/>
              <w:ind w:firstLine="34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>Каждый этап соответствует одному году реализации программы.</w:t>
            </w:r>
          </w:p>
        </w:tc>
      </w:tr>
      <w:tr w:rsidR="00024628" w:rsidRPr="002F356A" w14:paraId="3D04785B" w14:textId="77777777" w:rsidTr="004156FD">
        <w:trPr>
          <w:cantSplit/>
          <w:trHeight w:val="14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8233" w14:textId="77777777" w:rsidR="00024628" w:rsidRPr="007E08B4" w:rsidRDefault="008C4F60" w:rsidP="00D62623">
            <w:pPr>
              <w:pStyle w:val="10"/>
              <w:widowControl w:val="0"/>
              <w:ind w:right="33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Перечень</w:t>
            </w:r>
            <w:r w:rsidR="00024628" w:rsidRPr="007E08B4">
              <w:rPr>
                <w:snapToGrid w:val="0"/>
                <w:sz w:val="27"/>
                <w:szCs w:val="27"/>
              </w:rPr>
              <w:t xml:space="preserve"> основных мероприятий пр</w:t>
            </w:r>
            <w:r w:rsidR="00024628" w:rsidRPr="007E08B4">
              <w:rPr>
                <w:snapToGrid w:val="0"/>
                <w:sz w:val="27"/>
                <w:szCs w:val="27"/>
              </w:rPr>
              <w:t>о</w:t>
            </w:r>
            <w:r w:rsidR="00024628" w:rsidRPr="007E08B4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30D2" w14:textId="77777777" w:rsidR="00024628" w:rsidRPr="007E08B4" w:rsidRDefault="00024628" w:rsidP="00D62623">
            <w:pPr>
              <w:pStyle w:val="10"/>
              <w:outlineLvl w:val="4"/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Организационные мероприятия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  <w:p w14:paraId="4F15AFFF" w14:textId="77777777" w:rsidR="00024628" w:rsidRPr="007E08B4" w:rsidRDefault="00024628" w:rsidP="00D62623">
            <w:pPr>
              <w:pStyle w:val="10"/>
              <w:outlineLvl w:val="4"/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Информационное обеспечение реализации программы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  <w:p w14:paraId="0E0DA876" w14:textId="77777777" w:rsidR="00024628" w:rsidRPr="007E08B4" w:rsidRDefault="00024628" w:rsidP="00D62623">
            <w:pPr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 xml:space="preserve">Реализация мероприятий по </w:t>
            </w:r>
            <w:r w:rsidR="002F356A" w:rsidRPr="007E08B4">
              <w:rPr>
                <w:snapToGrid w:val="0"/>
                <w:sz w:val="27"/>
                <w:szCs w:val="27"/>
              </w:rPr>
              <w:t>развитию малого и средн</w:t>
            </w:r>
            <w:r w:rsidR="002F356A" w:rsidRPr="007E08B4">
              <w:rPr>
                <w:snapToGrid w:val="0"/>
                <w:sz w:val="27"/>
                <w:szCs w:val="27"/>
              </w:rPr>
              <w:t>е</w:t>
            </w:r>
            <w:r w:rsidR="002F356A" w:rsidRPr="007E08B4">
              <w:rPr>
                <w:snapToGrid w:val="0"/>
                <w:sz w:val="27"/>
                <w:szCs w:val="27"/>
              </w:rPr>
              <w:t>го предпринимательства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815C8D" w14:paraId="1B0DE7FB" w14:textId="77777777" w:rsidTr="00254B2E">
        <w:trPr>
          <w:cantSplit/>
          <w:trHeight w:val="16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0B74" w14:textId="77777777" w:rsidR="00024628" w:rsidRPr="007E08B4" w:rsidRDefault="001404D0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Исполнители основных мероприятий програ</w:t>
            </w:r>
            <w:r w:rsidRPr="007E08B4">
              <w:rPr>
                <w:snapToGrid w:val="0"/>
                <w:sz w:val="27"/>
                <w:szCs w:val="27"/>
              </w:rPr>
              <w:t>м</w:t>
            </w:r>
            <w:r w:rsidRPr="007E08B4">
              <w:rPr>
                <w:snapToGrid w:val="0"/>
                <w:sz w:val="27"/>
                <w:szCs w:val="27"/>
              </w:rPr>
              <w:t>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5D86" w14:textId="228AC120" w:rsidR="00024628" w:rsidRPr="007E08B4" w:rsidRDefault="00255746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Отдел экономического прогнозирования</w:t>
            </w:r>
            <w:r w:rsidR="00393B53">
              <w:rPr>
                <w:snapToGrid w:val="0"/>
                <w:sz w:val="27"/>
                <w:szCs w:val="27"/>
              </w:rPr>
              <w:t>,</w:t>
            </w:r>
            <w:r w:rsidRPr="007E08B4">
              <w:rPr>
                <w:snapToGrid w:val="0"/>
                <w:sz w:val="27"/>
                <w:szCs w:val="27"/>
              </w:rPr>
              <w:t xml:space="preserve"> монит</w:t>
            </w:r>
            <w:r w:rsidR="00686AE2" w:rsidRPr="007E08B4">
              <w:rPr>
                <w:snapToGrid w:val="0"/>
                <w:sz w:val="27"/>
                <w:szCs w:val="27"/>
              </w:rPr>
              <w:t>о</w:t>
            </w:r>
            <w:r w:rsidRPr="007E08B4">
              <w:rPr>
                <w:snapToGrid w:val="0"/>
                <w:sz w:val="27"/>
                <w:szCs w:val="27"/>
              </w:rPr>
              <w:t xml:space="preserve">ринга и развития </w:t>
            </w:r>
            <w:r w:rsidR="00024628" w:rsidRPr="007E08B4">
              <w:rPr>
                <w:snapToGrid w:val="0"/>
                <w:sz w:val="27"/>
                <w:szCs w:val="27"/>
              </w:rPr>
              <w:t>ад</w:t>
            </w:r>
            <w:r w:rsidR="003B77D1" w:rsidRPr="007E08B4">
              <w:rPr>
                <w:snapToGrid w:val="0"/>
                <w:sz w:val="27"/>
                <w:szCs w:val="27"/>
              </w:rPr>
              <w:t>министрации муниципального района «Шилкинский район</w:t>
            </w:r>
            <w:r w:rsidR="00024628" w:rsidRPr="007E08B4">
              <w:rPr>
                <w:snapToGrid w:val="0"/>
                <w:sz w:val="27"/>
                <w:szCs w:val="27"/>
              </w:rPr>
              <w:t>»</w:t>
            </w:r>
            <w:r w:rsidR="00815C8D" w:rsidRPr="007E08B4">
              <w:rPr>
                <w:snapToGrid w:val="0"/>
                <w:sz w:val="27"/>
                <w:szCs w:val="27"/>
              </w:rPr>
              <w:t>.</w:t>
            </w:r>
          </w:p>
          <w:p w14:paraId="299EA53D" w14:textId="77777777" w:rsidR="003B77D1" w:rsidRPr="007E08B4" w:rsidRDefault="00815C8D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 xml:space="preserve">Комитет по финансам </w:t>
            </w:r>
            <w:r w:rsidR="003B77D1" w:rsidRPr="007E08B4">
              <w:rPr>
                <w:snapToGrid w:val="0"/>
                <w:sz w:val="27"/>
                <w:szCs w:val="27"/>
              </w:rPr>
              <w:t>администрации муниципального района «Шилкинский район».</w:t>
            </w:r>
          </w:p>
          <w:p w14:paraId="4635DA8B" w14:textId="77777777" w:rsidR="00815C8D" w:rsidRPr="007E08B4" w:rsidRDefault="00D463DD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z w:val="27"/>
                <w:szCs w:val="27"/>
              </w:rPr>
              <w:t>Администрации городских и сельских поселений</w:t>
            </w:r>
            <w:r w:rsidRPr="007E08B4">
              <w:rPr>
                <w:snapToGrid w:val="0"/>
                <w:sz w:val="27"/>
                <w:szCs w:val="27"/>
              </w:rPr>
              <w:t xml:space="preserve"> м</w:t>
            </w:r>
            <w:r w:rsidRPr="007E08B4">
              <w:rPr>
                <w:snapToGrid w:val="0"/>
                <w:sz w:val="27"/>
                <w:szCs w:val="27"/>
              </w:rPr>
              <w:t>у</w:t>
            </w:r>
            <w:r w:rsidRPr="007E08B4">
              <w:rPr>
                <w:snapToGrid w:val="0"/>
                <w:sz w:val="27"/>
                <w:szCs w:val="27"/>
              </w:rPr>
              <w:t>ниципального района «Шилкинский район».</w:t>
            </w:r>
          </w:p>
        </w:tc>
      </w:tr>
      <w:tr w:rsidR="00F56AC7" w:rsidRPr="002F356A" w14:paraId="16BAAFC5" w14:textId="77777777" w:rsidTr="00660CB3">
        <w:trPr>
          <w:cantSplit/>
          <w:trHeight w:val="159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47B8" w14:textId="77777777" w:rsidR="00F56AC7" w:rsidRPr="00F927F0" w:rsidRDefault="00F56AC7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lastRenderedPageBreak/>
              <w:t>Объемы и источники финансирования пр</w:t>
            </w:r>
            <w:r w:rsidRPr="00F927F0">
              <w:rPr>
                <w:snapToGrid w:val="0"/>
                <w:sz w:val="27"/>
                <w:szCs w:val="27"/>
              </w:rPr>
              <w:t>о</w:t>
            </w:r>
            <w:r w:rsidRPr="00F927F0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91F7" w14:textId="1284E3AC" w:rsidR="00F56AC7" w:rsidRDefault="0014353F" w:rsidP="00D62623">
            <w:pPr>
              <w:tabs>
                <w:tab w:val="left" w:pos="3240"/>
                <w:tab w:val="left" w:pos="363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2026 год</w:t>
            </w:r>
            <w:r w:rsidR="00AF060C" w:rsidRPr="00AF060C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- ф</w:t>
            </w:r>
            <w:r w:rsidR="007E10AE">
              <w:rPr>
                <w:sz w:val="27"/>
                <w:szCs w:val="27"/>
              </w:rPr>
              <w:t>инансирование не предусмотрено</w:t>
            </w:r>
          </w:p>
          <w:p w14:paraId="5A3BF175" w14:textId="666EFA84" w:rsidR="00306D77" w:rsidRPr="00306D77" w:rsidRDefault="0014353F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>2027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 xml:space="preserve"> год- 300 000 руб.</w:t>
            </w:r>
            <w:r w:rsidR="00254B2E">
              <w:rPr>
                <w:color w:val="000000" w:themeColor="text1"/>
                <w:sz w:val="27"/>
                <w:szCs w:val="27"/>
              </w:rPr>
              <w:t xml:space="preserve"> 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- бюджет муниципального</w:t>
            </w:r>
          </w:p>
          <w:p w14:paraId="3A3DBF48" w14:textId="1F7B5A17" w:rsidR="00306D77" w:rsidRPr="00306D77" w:rsidRDefault="00306D77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 xml:space="preserve"> района.</w:t>
            </w:r>
          </w:p>
          <w:p w14:paraId="6025BAB8" w14:textId="4A8D7597" w:rsidR="00306D77" w:rsidRPr="00306D77" w:rsidRDefault="00C2391F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>2028</w:t>
            </w:r>
            <w:r w:rsidR="0014353F" w:rsidRPr="00306D77">
              <w:rPr>
                <w:color w:val="000000" w:themeColor="text1"/>
                <w:sz w:val="27"/>
                <w:szCs w:val="27"/>
              </w:rPr>
              <w:t xml:space="preserve"> год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- 300 000 руб.</w:t>
            </w:r>
            <w:r w:rsidR="00254B2E">
              <w:rPr>
                <w:color w:val="000000" w:themeColor="text1"/>
                <w:sz w:val="27"/>
                <w:szCs w:val="27"/>
              </w:rPr>
              <w:t xml:space="preserve"> 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 xml:space="preserve">- бюджет муниципального </w:t>
            </w:r>
          </w:p>
          <w:p w14:paraId="38B87058" w14:textId="0FFA8E7B" w:rsidR="0014353F" w:rsidRPr="00254B2E" w:rsidRDefault="00187C58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р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айона</w:t>
            </w:r>
            <w:r>
              <w:rPr>
                <w:color w:val="000000" w:themeColor="text1"/>
                <w:sz w:val="27"/>
                <w:szCs w:val="27"/>
              </w:rPr>
              <w:t>.</w:t>
            </w:r>
          </w:p>
        </w:tc>
      </w:tr>
      <w:tr w:rsidR="00024628" w:rsidRPr="002F356A" w14:paraId="4DC8DEC0" w14:textId="77777777" w:rsidTr="00393B53">
        <w:trPr>
          <w:cantSplit/>
          <w:trHeight w:val="313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DD34" w14:textId="77777777" w:rsidR="00024628" w:rsidRPr="00F927F0" w:rsidRDefault="00A55A1E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6C0" w14:textId="2F395227" w:rsidR="007A6317" w:rsidRPr="007A6317" w:rsidRDefault="007A6317" w:rsidP="00D62623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увеличение количества субъектов малого и средн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го предпринимательства н</w:t>
            </w:r>
            <w:r w:rsidR="00527B8D">
              <w:rPr>
                <w:color w:val="000000"/>
                <w:sz w:val="28"/>
                <w:szCs w:val="28"/>
                <w:lang w:bidi="ru-RU"/>
              </w:rPr>
              <w:t>е менее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0E0EB7">
              <w:rPr>
                <w:color w:val="000000"/>
                <w:sz w:val="28"/>
                <w:szCs w:val="28"/>
                <w:lang w:bidi="ru-RU"/>
              </w:rPr>
              <w:t>10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единиц ежего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д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но;</w:t>
            </w:r>
          </w:p>
          <w:p w14:paraId="02A77155" w14:textId="58214AED" w:rsidR="007A6317" w:rsidRPr="007A6317" w:rsidRDefault="007A6317" w:rsidP="00D62623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1631"/>
                <w:tab w:val="left" w:pos="3221"/>
                <w:tab w:val="left" w:pos="407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увеличение вновь созданных рабочих мест (вкл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ю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чая вновь зарегистрированных индивидуальных предпринимателей) в секторе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малого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и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сре</w:t>
            </w:r>
            <w:r w:rsidR="00254B2E">
              <w:rPr>
                <w:color w:val="000000"/>
                <w:sz w:val="28"/>
                <w:szCs w:val="28"/>
                <w:lang w:bidi="ru-RU"/>
              </w:rPr>
              <w:t>д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него</w:t>
            </w:r>
          </w:p>
          <w:p w14:paraId="6CB38DD6" w14:textId="5D3FD5B6" w:rsidR="007A6317" w:rsidRPr="007A6317" w:rsidRDefault="007A6317" w:rsidP="00D62623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предпринимательства н</w:t>
            </w:r>
            <w:r w:rsidR="00527B8D">
              <w:rPr>
                <w:color w:val="000000"/>
                <w:sz w:val="28"/>
                <w:szCs w:val="28"/>
                <w:lang w:bidi="ru-RU"/>
              </w:rPr>
              <w:t>е менее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0E0EB7">
              <w:rPr>
                <w:color w:val="000000"/>
                <w:sz w:val="28"/>
                <w:szCs w:val="28"/>
                <w:lang w:bidi="ru-RU"/>
              </w:rPr>
              <w:t>10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единиц ежегодно;</w:t>
            </w:r>
          </w:p>
          <w:p w14:paraId="3CDB8D4F" w14:textId="3F554148" w:rsidR="0084456B" w:rsidRPr="0084456B" w:rsidRDefault="007A6317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 w:rsidRPr="0034705D">
              <w:rPr>
                <w:rFonts w:eastAsia="Courier New"/>
                <w:color w:val="000000"/>
                <w:sz w:val="28"/>
                <w:szCs w:val="28"/>
                <w:lang w:bidi="ru-RU"/>
              </w:rPr>
              <w:t>оказание имущественной поддержки не менее чем одному субъекту малого и среднего предприним</w:t>
            </w:r>
            <w:r w:rsidRPr="0034705D">
              <w:rPr>
                <w:rFonts w:eastAsia="Courier New"/>
                <w:color w:val="000000"/>
                <w:sz w:val="28"/>
                <w:szCs w:val="28"/>
                <w:lang w:bidi="ru-RU"/>
              </w:rPr>
              <w:t>а</w:t>
            </w:r>
            <w:r w:rsidRPr="0034705D">
              <w:rPr>
                <w:rFonts w:eastAsia="Courier New"/>
                <w:color w:val="000000"/>
                <w:sz w:val="28"/>
                <w:szCs w:val="28"/>
                <w:lang w:bidi="ru-RU"/>
              </w:rPr>
              <w:t>тельства ежегодно</w:t>
            </w:r>
          </w:p>
        </w:tc>
      </w:tr>
      <w:tr w:rsidR="00024628" w:rsidRPr="002F356A" w14:paraId="7823DF4F" w14:textId="77777777" w:rsidTr="004156FD">
        <w:trPr>
          <w:cantSplit/>
          <w:trHeight w:val="9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3BF9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Система организации контроля за исполнен</w:t>
            </w:r>
            <w:r w:rsidRPr="00F927F0">
              <w:rPr>
                <w:snapToGrid w:val="0"/>
                <w:sz w:val="27"/>
                <w:szCs w:val="27"/>
              </w:rPr>
              <w:t>и</w:t>
            </w:r>
            <w:r w:rsidRPr="00F927F0">
              <w:rPr>
                <w:snapToGrid w:val="0"/>
                <w:sz w:val="27"/>
                <w:szCs w:val="27"/>
              </w:rPr>
              <w:t>ем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93B" w14:textId="77777777" w:rsidR="00024628" w:rsidRPr="00F927F0" w:rsidRDefault="00070BF0" w:rsidP="00D6262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Текущий контроль за</w:t>
            </w:r>
            <w:r w:rsidR="00024628" w:rsidRPr="00F927F0">
              <w:rPr>
                <w:sz w:val="27"/>
                <w:szCs w:val="27"/>
              </w:rPr>
              <w:t xml:space="preserve"> выполнением мероприятий пр</w:t>
            </w:r>
            <w:r w:rsidR="00024628" w:rsidRPr="00F927F0">
              <w:rPr>
                <w:sz w:val="27"/>
                <w:szCs w:val="27"/>
              </w:rPr>
              <w:t>о</w:t>
            </w:r>
            <w:r w:rsidR="00024628" w:rsidRPr="00F927F0">
              <w:rPr>
                <w:sz w:val="27"/>
                <w:szCs w:val="27"/>
              </w:rPr>
              <w:t>граммы осуществля</w:t>
            </w:r>
            <w:r w:rsidR="002F356A" w:rsidRPr="00F927F0">
              <w:rPr>
                <w:sz w:val="27"/>
                <w:szCs w:val="27"/>
              </w:rPr>
              <w:t>е</w:t>
            </w:r>
            <w:r w:rsidR="00024628" w:rsidRPr="00F927F0">
              <w:rPr>
                <w:sz w:val="27"/>
                <w:szCs w:val="27"/>
              </w:rPr>
              <w:t xml:space="preserve">т </w:t>
            </w:r>
            <w:bookmarkStart w:id="0" w:name="_Hlk224826768"/>
            <w:r w:rsidR="00255746">
              <w:rPr>
                <w:sz w:val="27"/>
                <w:szCs w:val="27"/>
              </w:rPr>
              <w:t>отдел экономического прогноз</w:t>
            </w:r>
            <w:r w:rsidR="00255746">
              <w:rPr>
                <w:sz w:val="27"/>
                <w:szCs w:val="27"/>
              </w:rPr>
              <w:t>и</w:t>
            </w:r>
            <w:r w:rsidR="00255746">
              <w:rPr>
                <w:sz w:val="27"/>
                <w:szCs w:val="27"/>
              </w:rPr>
              <w:t>рования, мониторинга и развития</w:t>
            </w:r>
            <w:r w:rsidR="004054ED">
              <w:rPr>
                <w:sz w:val="27"/>
                <w:szCs w:val="27"/>
              </w:rPr>
              <w:t xml:space="preserve"> </w:t>
            </w:r>
            <w:r w:rsidR="00D463DD">
              <w:rPr>
                <w:sz w:val="27"/>
                <w:szCs w:val="27"/>
              </w:rPr>
              <w:t>администрации</w:t>
            </w:r>
            <w:r w:rsidR="00D463DD">
              <w:rPr>
                <w:snapToGrid w:val="0"/>
                <w:sz w:val="27"/>
                <w:szCs w:val="27"/>
              </w:rPr>
              <w:t xml:space="preserve"> м</w:t>
            </w:r>
            <w:r w:rsidR="00D463DD">
              <w:rPr>
                <w:snapToGrid w:val="0"/>
                <w:sz w:val="27"/>
                <w:szCs w:val="27"/>
              </w:rPr>
              <w:t>у</w:t>
            </w:r>
            <w:r w:rsidR="00D463DD">
              <w:rPr>
                <w:snapToGrid w:val="0"/>
                <w:sz w:val="27"/>
                <w:szCs w:val="27"/>
              </w:rPr>
              <w:t>ниципального района «Шилкинский район</w:t>
            </w:r>
            <w:r w:rsidR="00D463DD" w:rsidRPr="00F927F0">
              <w:rPr>
                <w:snapToGrid w:val="0"/>
                <w:sz w:val="27"/>
                <w:szCs w:val="27"/>
              </w:rPr>
              <w:t>».</w:t>
            </w:r>
            <w:r>
              <w:rPr>
                <w:snapToGrid w:val="0"/>
                <w:sz w:val="27"/>
                <w:szCs w:val="27"/>
              </w:rPr>
              <w:t xml:space="preserve"> </w:t>
            </w:r>
            <w:bookmarkEnd w:id="0"/>
          </w:p>
        </w:tc>
      </w:tr>
    </w:tbl>
    <w:p w14:paraId="133AC05B" w14:textId="77777777" w:rsidR="00C43183" w:rsidRDefault="00C43183" w:rsidP="00D62623">
      <w:pPr>
        <w:rPr>
          <w:b/>
          <w:sz w:val="28"/>
          <w:szCs w:val="28"/>
        </w:rPr>
      </w:pPr>
    </w:p>
    <w:p w14:paraId="4FF210D7" w14:textId="77777777" w:rsidR="005C7633" w:rsidRDefault="005C7633" w:rsidP="00D62623">
      <w:pPr>
        <w:jc w:val="center"/>
        <w:rPr>
          <w:b/>
          <w:sz w:val="28"/>
          <w:szCs w:val="28"/>
        </w:rPr>
      </w:pPr>
    </w:p>
    <w:p w14:paraId="147CE146" w14:textId="77777777" w:rsidR="00BD673F" w:rsidRDefault="00BD673F" w:rsidP="00D62623">
      <w:pPr>
        <w:jc w:val="center"/>
        <w:rPr>
          <w:b/>
          <w:sz w:val="28"/>
          <w:szCs w:val="28"/>
        </w:rPr>
      </w:pPr>
    </w:p>
    <w:p w14:paraId="15DAF3C1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0BC5E4DF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1E9E381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4C990F2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38F9FDB" w14:textId="77777777" w:rsidR="00686AE2" w:rsidRDefault="00686AE2" w:rsidP="00D62623">
      <w:pPr>
        <w:jc w:val="center"/>
        <w:rPr>
          <w:b/>
          <w:sz w:val="28"/>
          <w:szCs w:val="28"/>
        </w:rPr>
      </w:pPr>
    </w:p>
    <w:p w14:paraId="5FE91426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019BC3D9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6EAC0BCB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18FC1460" w14:textId="77777777" w:rsidR="00393B53" w:rsidRDefault="00393B53" w:rsidP="00D62623">
      <w:pPr>
        <w:jc w:val="center"/>
        <w:rPr>
          <w:b/>
          <w:sz w:val="28"/>
          <w:szCs w:val="28"/>
        </w:rPr>
      </w:pPr>
    </w:p>
    <w:p w14:paraId="4E429040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4FA1493B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3B0D9E5C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22294F3A" w14:textId="77777777" w:rsidR="00393B53" w:rsidRDefault="00393B53" w:rsidP="00D62623">
      <w:pPr>
        <w:jc w:val="center"/>
        <w:rPr>
          <w:b/>
          <w:sz w:val="28"/>
          <w:szCs w:val="28"/>
        </w:rPr>
      </w:pPr>
    </w:p>
    <w:p w14:paraId="795E3827" w14:textId="77777777" w:rsidR="00686AE2" w:rsidRDefault="00686AE2" w:rsidP="00D62623">
      <w:pPr>
        <w:jc w:val="center"/>
        <w:rPr>
          <w:b/>
          <w:sz w:val="28"/>
          <w:szCs w:val="28"/>
        </w:rPr>
      </w:pPr>
    </w:p>
    <w:p w14:paraId="689AD151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082C0681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1FE92559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03CA7FE4" w14:textId="77777777" w:rsidR="00C76D9D" w:rsidRDefault="00C76D9D" w:rsidP="00D62623">
      <w:pPr>
        <w:jc w:val="center"/>
        <w:rPr>
          <w:b/>
          <w:sz w:val="28"/>
          <w:szCs w:val="28"/>
        </w:rPr>
      </w:pPr>
    </w:p>
    <w:p w14:paraId="26893E06" w14:textId="77777777" w:rsidR="00254B2E" w:rsidRDefault="00254B2E" w:rsidP="00D6262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A98F77E" w14:textId="104447F5" w:rsidR="00B25E74" w:rsidRPr="00224821" w:rsidRDefault="00CB25CA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</w:t>
      </w:r>
      <w:r w:rsidR="00692FD8">
        <w:rPr>
          <w:b/>
          <w:sz w:val="28"/>
          <w:szCs w:val="28"/>
        </w:rPr>
        <w:t>униципальная программа</w:t>
      </w:r>
    </w:p>
    <w:p w14:paraId="295B4FF4" w14:textId="77777777" w:rsidR="00692FD8" w:rsidRDefault="00692FD8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57D61">
        <w:rPr>
          <w:b/>
          <w:sz w:val="28"/>
          <w:szCs w:val="28"/>
        </w:rPr>
        <w:t>Развитие</w:t>
      </w:r>
      <w:r>
        <w:rPr>
          <w:b/>
          <w:sz w:val="28"/>
          <w:szCs w:val="28"/>
        </w:rPr>
        <w:t xml:space="preserve"> малого и среднего предпринимательства на территории</w:t>
      </w:r>
    </w:p>
    <w:p w14:paraId="2F16F971" w14:textId="67614A86" w:rsidR="00B25E74" w:rsidRDefault="008C4F60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D463DD">
        <w:rPr>
          <w:b/>
          <w:sz w:val="28"/>
          <w:szCs w:val="28"/>
        </w:rPr>
        <w:t>униципального района «Шилкинский район</w:t>
      </w:r>
      <w:r w:rsidR="00B25E74">
        <w:rPr>
          <w:b/>
          <w:sz w:val="28"/>
          <w:szCs w:val="28"/>
        </w:rPr>
        <w:t>»</w:t>
      </w:r>
      <w:r w:rsidR="00692FD8">
        <w:rPr>
          <w:b/>
          <w:sz w:val="28"/>
          <w:szCs w:val="28"/>
        </w:rPr>
        <w:t xml:space="preserve"> на 20</w:t>
      </w:r>
      <w:r w:rsidR="004054ED">
        <w:rPr>
          <w:b/>
          <w:sz w:val="28"/>
          <w:szCs w:val="28"/>
        </w:rPr>
        <w:t>2</w:t>
      </w:r>
      <w:r w:rsidR="00800535">
        <w:rPr>
          <w:b/>
          <w:sz w:val="28"/>
          <w:szCs w:val="28"/>
        </w:rPr>
        <w:t>6</w:t>
      </w:r>
      <w:r w:rsidR="004054ED">
        <w:rPr>
          <w:b/>
          <w:sz w:val="28"/>
          <w:szCs w:val="28"/>
        </w:rPr>
        <w:t>-20</w:t>
      </w:r>
      <w:r w:rsidR="00265423">
        <w:rPr>
          <w:b/>
          <w:sz w:val="28"/>
          <w:szCs w:val="28"/>
        </w:rPr>
        <w:t>28</w:t>
      </w:r>
      <w:r w:rsidR="00800535">
        <w:rPr>
          <w:b/>
          <w:sz w:val="28"/>
          <w:szCs w:val="28"/>
        </w:rPr>
        <w:t xml:space="preserve"> </w:t>
      </w:r>
      <w:r w:rsidR="00692FD8">
        <w:rPr>
          <w:b/>
          <w:sz w:val="28"/>
          <w:szCs w:val="28"/>
        </w:rPr>
        <w:t>годы»</w:t>
      </w:r>
    </w:p>
    <w:p w14:paraId="39B94D1A" w14:textId="77777777" w:rsidR="00D62623" w:rsidRPr="00224821" w:rsidRDefault="00D62623" w:rsidP="00D62623">
      <w:pPr>
        <w:jc w:val="center"/>
        <w:rPr>
          <w:b/>
          <w:sz w:val="28"/>
          <w:szCs w:val="28"/>
        </w:rPr>
      </w:pPr>
    </w:p>
    <w:p w14:paraId="0EDDDF8E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Развитие малого и среднего предпринимательства (далее – МСП) и с</w:t>
      </w:r>
      <w:r w:rsidRPr="00F23AF9">
        <w:rPr>
          <w:sz w:val="28"/>
          <w:szCs w:val="28"/>
        </w:rPr>
        <w:t>а</w:t>
      </w:r>
      <w:r w:rsidRPr="00F23AF9">
        <w:rPr>
          <w:sz w:val="28"/>
          <w:szCs w:val="28"/>
        </w:rPr>
        <w:t>мозанятых является важным условием функционирования рыночной экон</w:t>
      </w:r>
      <w:r w:rsidRPr="00F23AF9">
        <w:rPr>
          <w:sz w:val="28"/>
          <w:szCs w:val="28"/>
        </w:rPr>
        <w:t>о</w:t>
      </w:r>
      <w:r w:rsidRPr="00F23AF9">
        <w:rPr>
          <w:sz w:val="28"/>
          <w:szCs w:val="28"/>
        </w:rPr>
        <w:t>мики и одной из важных социально-экономических задач общегосударстве</w:t>
      </w:r>
      <w:r w:rsidRPr="00F23AF9">
        <w:rPr>
          <w:sz w:val="28"/>
          <w:szCs w:val="28"/>
        </w:rPr>
        <w:t>н</w:t>
      </w:r>
      <w:r w:rsidRPr="00F23AF9">
        <w:rPr>
          <w:sz w:val="28"/>
          <w:szCs w:val="28"/>
        </w:rPr>
        <w:t>ного значения.</w:t>
      </w:r>
    </w:p>
    <w:p w14:paraId="70D5FD3C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Участвуя практически во всех видах экономической деятельности, суб</w:t>
      </w:r>
      <w:r w:rsidRPr="00F23AF9">
        <w:rPr>
          <w:sz w:val="28"/>
          <w:szCs w:val="28"/>
        </w:rPr>
        <w:t>ъ</w:t>
      </w:r>
      <w:r w:rsidRPr="00F23AF9">
        <w:rPr>
          <w:sz w:val="28"/>
          <w:szCs w:val="28"/>
        </w:rPr>
        <w:t>екты МСП и самозанятые обеспечивают формирование конкурентной среды, повышение доходов муниципального бюджета, занятость и повышение уро</w:t>
      </w:r>
      <w:r w:rsidRPr="00F23AF9">
        <w:rPr>
          <w:sz w:val="28"/>
          <w:szCs w:val="28"/>
        </w:rPr>
        <w:t>в</w:t>
      </w:r>
      <w:r w:rsidRPr="00F23AF9">
        <w:rPr>
          <w:sz w:val="28"/>
          <w:szCs w:val="28"/>
        </w:rPr>
        <w:t>ня жизни населения, формирование среднего класса. Экономическое и соц</w:t>
      </w:r>
      <w:r w:rsidRPr="00F23AF9">
        <w:rPr>
          <w:sz w:val="28"/>
          <w:szCs w:val="28"/>
        </w:rPr>
        <w:t>и</w:t>
      </w:r>
      <w:r w:rsidRPr="00F23AF9">
        <w:rPr>
          <w:sz w:val="28"/>
          <w:szCs w:val="28"/>
        </w:rPr>
        <w:t>альное развитие муниципального образования во многом зависит от развития данного сектора экономики.</w:t>
      </w:r>
    </w:p>
    <w:p w14:paraId="5C60DEE8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В то же время ведение предпринимательской деятельности характериз</w:t>
      </w:r>
      <w:r w:rsidRPr="00F23AF9">
        <w:rPr>
          <w:sz w:val="28"/>
          <w:szCs w:val="28"/>
        </w:rPr>
        <w:t>у</w:t>
      </w:r>
      <w:r w:rsidRPr="00F23AF9">
        <w:rPr>
          <w:sz w:val="28"/>
          <w:szCs w:val="28"/>
        </w:rPr>
        <w:t>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развития МСП и сам</w:t>
      </w:r>
      <w:r w:rsidRPr="00F23AF9">
        <w:rPr>
          <w:sz w:val="28"/>
          <w:szCs w:val="28"/>
        </w:rPr>
        <w:t>о</w:t>
      </w:r>
      <w:r w:rsidRPr="00F23AF9">
        <w:rPr>
          <w:sz w:val="28"/>
          <w:szCs w:val="28"/>
        </w:rPr>
        <w:t>занятых признана как на муниципальном уровне, так и на областном и фед</w:t>
      </w:r>
      <w:r w:rsidRPr="00F23AF9">
        <w:rPr>
          <w:sz w:val="28"/>
          <w:szCs w:val="28"/>
        </w:rPr>
        <w:t>е</w:t>
      </w:r>
      <w:r w:rsidRPr="00F23AF9">
        <w:rPr>
          <w:sz w:val="28"/>
          <w:szCs w:val="28"/>
        </w:rPr>
        <w:t>ральном уровнях.</w:t>
      </w:r>
    </w:p>
    <w:p w14:paraId="0B544AB8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Необходимость решения задач по развитию предпринимательства пр</w:t>
      </w:r>
      <w:r w:rsidRPr="00F23AF9">
        <w:rPr>
          <w:sz w:val="28"/>
          <w:szCs w:val="28"/>
        </w:rPr>
        <w:t>о</w:t>
      </w:r>
      <w:r w:rsidRPr="00F23AF9">
        <w:rPr>
          <w:sz w:val="28"/>
          <w:szCs w:val="28"/>
        </w:rPr>
        <w:t>граммно-целевым методом обусловлена:</w:t>
      </w:r>
    </w:p>
    <w:p w14:paraId="3BC31F8E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 xml:space="preserve"> – масштабностью, сложностью и многообразием проблем малого и среднего предпринимательства и самозанятых;</w:t>
      </w:r>
    </w:p>
    <w:p w14:paraId="479E5298" w14:textId="1240CAB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 xml:space="preserve"> – потребностью в координации усилий органов власти различных уро</w:t>
      </w:r>
      <w:r w:rsidRPr="00F23AF9">
        <w:rPr>
          <w:sz w:val="28"/>
          <w:szCs w:val="28"/>
        </w:rPr>
        <w:t>в</w:t>
      </w:r>
      <w:r w:rsidRPr="00F23AF9">
        <w:rPr>
          <w:sz w:val="28"/>
          <w:szCs w:val="28"/>
        </w:rPr>
        <w:t>ней и негосударственных организаций, в том числе общественных объедин</w:t>
      </w:r>
      <w:r w:rsidRPr="00F23AF9">
        <w:rPr>
          <w:sz w:val="28"/>
          <w:szCs w:val="28"/>
        </w:rPr>
        <w:t>е</w:t>
      </w:r>
      <w:r w:rsidRPr="00F23AF9">
        <w:rPr>
          <w:sz w:val="28"/>
          <w:szCs w:val="28"/>
        </w:rPr>
        <w:t>ний предпринимателей, для решения проблем предпринимателей и самозан</w:t>
      </w:r>
      <w:r w:rsidRPr="00F23AF9">
        <w:rPr>
          <w:sz w:val="28"/>
          <w:szCs w:val="28"/>
        </w:rPr>
        <w:t>я</w:t>
      </w:r>
      <w:r w:rsidRPr="00F23AF9">
        <w:rPr>
          <w:sz w:val="28"/>
          <w:szCs w:val="28"/>
        </w:rPr>
        <w:t>тых</w:t>
      </w:r>
      <w:r w:rsidR="0079470F">
        <w:rPr>
          <w:sz w:val="28"/>
          <w:szCs w:val="28"/>
        </w:rPr>
        <w:t>.</w:t>
      </w:r>
    </w:p>
    <w:p w14:paraId="47CDB3C0" w14:textId="77777777" w:rsidR="0079470F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Системный подход к решению проблем развития предпринимательства на муниципальном уровне с использованием программных методов спосо</w:t>
      </w:r>
      <w:r w:rsidRPr="00F23AF9">
        <w:rPr>
          <w:sz w:val="28"/>
          <w:szCs w:val="28"/>
        </w:rPr>
        <w:t>б</w:t>
      </w:r>
      <w:r w:rsidRPr="00F23AF9">
        <w:rPr>
          <w:sz w:val="28"/>
          <w:szCs w:val="28"/>
        </w:rPr>
        <w:t>ствует последовательной работе, направленной на создание благоприятных условий ведения предпринимательской деятельности на территории муниц</w:t>
      </w:r>
      <w:r w:rsidRPr="00F23AF9">
        <w:rPr>
          <w:sz w:val="28"/>
          <w:szCs w:val="28"/>
        </w:rPr>
        <w:t>и</w:t>
      </w:r>
      <w:r w:rsidRPr="00F23AF9">
        <w:rPr>
          <w:sz w:val="28"/>
          <w:szCs w:val="28"/>
        </w:rPr>
        <w:t xml:space="preserve">пального </w:t>
      </w:r>
      <w:r w:rsidR="0079470F">
        <w:rPr>
          <w:sz w:val="28"/>
          <w:szCs w:val="28"/>
        </w:rPr>
        <w:t>района</w:t>
      </w:r>
      <w:r w:rsidRPr="00F23AF9">
        <w:rPr>
          <w:sz w:val="28"/>
          <w:szCs w:val="28"/>
        </w:rPr>
        <w:t xml:space="preserve"> "</w:t>
      </w:r>
      <w:r w:rsidR="0079470F">
        <w:rPr>
          <w:sz w:val="28"/>
          <w:szCs w:val="28"/>
        </w:rPr>
        <w:t>Шилкинский район</w:t>
      </w:r>
      <w:r w:rsidRPr="00F23AF9">
        <w:rPr>
          <w:sz w:val="28"/>
          <w:szCs w:val="28"/>
        </w:rPr>
        <w:t>".</w:t>
      </w:r>
    </w:p>
    <w:p w14:paraId="1FF2CEF7" w14:textId="0A0DA05D" w:rsidR="00EA2D93" w:rsidRDefault="00EA2D93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Малое предпринимательство представлено на территории Шилкинского района:</w:t>
      </w:r>
    </w:p>
    <w:p w14:paraId="40FAA57C" w14:textId="77777777" w:rsidR="00EA2D93" w:rsidRDefault="00EA2D93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49769110" w14:textId="0831211E" w:rsidR="00211280" w:rsidRDefault="00EA2D93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индивидуальных предпринимателей</w:t>
      </w:r>
    </w:p>
    <w:p w14:paraId="52C44FE1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4"/>
        <w:gridCol w:w="2208"/>
        <w:gridCol w:w="2209"/>
        <w:gridCol w:w="2209"/>
      </w:tblGrid>
      <w:tr w:rsidR="00EA2D93" w:rsidRPr="00ED48C3" w14:paraId="1767F8D7" w14:textId="77777777" w:rsidTr="005C56A2">
        <w:tc>
          <w:tcPr>
            <w:tcW w:w="2943" w:type="dxa"/>
          </w:tcPr>
          <w:p w14:paraId="64A7E754" w14:textId="77777777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Год</w:t>
            </w:r>
          </w:p>
        </w:tc>
        <w:tc>
          <w:tcPr>
            <w:tcW w:w="2209" w:type="dxa"/>
          </w:tcPr>
          <w:p w14:paraId="18627D86" w14:textId="04F5555C" w:rsidR="00EA2D93" w:rsidRPr="00ED48C3" w:rsidRDefault="008465D5" w:rsidP="00D62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23</w:t>
            </w:r>
          </w:p>
        </w:tc>
        <w:tc>
          <w:tcPr>
            <w:tcW w:w="2210" w:type="dxa"/>
          </w:tcPr>
          <w:p w14:paraId="157648C3" w14:textId="58F1B994" w:rsidR="00EA2D93" w:rsidRPr="00ED48C3" w:rsidRDefault="008465D5" w:rsidP="00D62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24</w:t>
            </w:r>
          </w:p>
        </w:tc>
        <w:tc>
          <w:tcPr>
            <w:tcW w:w="2210" w:type="dxa"/>
          </w:tcPr>
          <w:p w14:paraId="75D21476" w14:textId="3EB80F31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8465D5">
              <w:rPr>
                <w:sz w:val="28"/>
                <w:szCs w:val="28"/>
              </w:rPr>
              <w:t>2</w:t>
            </w:r>
            <w:r w:rsidR="00477078">
              <w:rPr>
                <w:sz w:val="28"/>
                <w:szCs w:val="28"/>
              </w:rPr>
              <w:t>5</w:t>
            </w:r>
          </w:p>
        </w:tc>
      </w:tr>
      <w:tr w:rsidR="00EA2D93" w:rsidRPr="00ED48C3" w14:paraId="6E175476" w14:textId="77777777" w:rsidTr="005C56A2">
        <w:tc>
          <w:tcPr>
            <w:tcW w:w="2943" w:type="dxa"/>
          </w:tcPr>
          <w:p w14:paraId="0AC22142" w14:textId="77777777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Количество ИП</w:t>
            </w:r>
          </w:p>
        </w:tc>
        <w:tc>
          <w:tcPr>
            <w:tcW w:w="2209" w:type="dxa"/>
          </w:tcPr>
          <w:p w14:paraId="54828996" w14:textId="73248C8A" w:rsidR="00EA2D93" w:rsidRPr="003B10DE" w:rsidRDefault="003B10DE" w:rsidP="00D62623">
            <w:pPr>
              <w:jc w:val="center"/>
              <w:rPr>
                <w:sz w:val="28"/>
                <w:szCs w:val="28"/>
              </w:rPr>
            </w:pPr>
            <w:r w:rsidRPr="003B10DE">
              <w:rPr>
                <w:sz w:val="28"/>
                <w:szCs w:val="28"/>
              </w:rPr>
              <w:t>5</w:t>
            </w:r>
            <w:r w:rsidR="006E3A1A">
              <w:rPr>
                <w:sz w:val="28"/>
                <w:szCs w:val="28"/>
              </w:rPr>
              <w:t>04</w:t>
            </w:r>
          </w:p>
        </w:tc>
        <w:tc>
          <w:tcPr>
            <w:tcW w:w="2210" w:type="dxa"/>
          </w:tcPr>
          <w:p w14:paraId="2EE52A91" w14:textId="26260E70" w:rsidR="00EA2D93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526</w:t>
            </w:r>
          </w:p>
        </w:tc>
        <w:tc>
          <w:tcPr>
            <w:tcW w:w="2210" w:type="dxa"/>
          </w:tcPr>
          <w:p w14:paraId="289EC5CF" w14:textId="634F0D5A" w:rsidR="00EA2D93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559</w:t>
            </w:r>
          </w:p>
        </w:tc>
      </w:tr>
    </w:tbl>
    <w:p w14:paraId="483C24C2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p w14:paraId="5830AF1C" w14:textId="77777777" w:rsidR="00211280" w:rsidRDefault="00211280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3B2208DA" w14:textId="74185D06" w:rsidR="00211280" w:rsidRDefault="00211280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малых предприятий</w:t>
      </w:r>
    </w:p>
    <w:p w14:paraId="41EE7D95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21"/>
        <w:gridCol w:w="2221"/>
        <w:gridCol w:w="2222"/>
      </w:tblGrid>
      <w:tr w:rsidR="00211280" w:rsidRPr="00ED48C3" w14:paraId="762D6473" w14:textId="77777777" w:rsidTr="005C56A2">
        <w:tc>
          <w:tcPr>
            <w:tcW w:w="2905" w:type="dxa"/>
          </w:tcPr>
          <w:p w14:paraId="23BA791A" w14:textId="77777777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Год</w:t>
            </w:r>
          </w:p>
        </w:tc>
        <w:tc>
          <w:tcPr>
            <w:tcW w:w="2222" w:type="dxa"/>
          </w:tcPr>
          <w:p w14:paraId="43C48F1F" w14:textId="698CF916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23</w:t>
            </w:r>
          </w:p>
        </w:tc>
        <w:tc>
          <w:tcPr>
            <w:tcW w:w="2222" w:type="dxa"/>
          </w:tcPr>
          <w:p w14:paraId="66B36656" w14:textId="332B3072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24</w:t>
            </w:r>
          </w:p>
        </w:tc>
        <w:tc>
          <w:tcPr>
            <w:tcW w:w="2223" w:type="dxa"/>
          </w:tcPr>
          <w:p w14:paraId="0B69D56D" w14:textId="435F0E17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8465D5">
              <w:rPr>
                <w:sz w:val="28"/>
                <w:szCs w:val="28"/>
              </w:rPr>
              <w:t>2</w:t>
            </w:r>
            <w:r w:rsidR="00477078">
              <w:rPr>
                <w:sz w:val="28"/>
                <w:szCs w:val="28"/>
              </w:rPr>
              <w:t>5</w:t>
            </w:r>
          </w:p>
        </w:tc>
      </w:tr>
      <w:tr w:rsidR="00211280" w:rsidRPr="00ED48C3" w14:paraId="0925A9CA" w14:textId="77777777" w:rsidTr="005C56A2">
        <w:tc>
          <w:tcPr>
            <w:tcW w:w="2905" w:type="dxa"/>
          </w:tcPr>
          <w:p w14:paraId="46739646" w14:textId="77777777" w:rsidR="00211280" w:rsidRPr="00ED48C3" w:rsidRDefault="00211280" w:rsidP="00D62623">
            <w:pPr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Количество малых предприятий</w:t>
            </w:r>
          </w:p>
        </w:tc>
        <w:tc>
          <w:tcPr>
            <w:tcW w:w="2222" w:type="dxa"/>
            <w:vAlign w:val="center"/>
          </w:tcPr>
          <w:p w14:paraId="7A3F86A2" w14:textId="6F698C00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16</w:t>
            </w:r>
          </w:p>
        </w:tc>
        <w:tc>
          <w:tcPr>
            <w:tcW w:w="2222" w:type="dxa"/>
            <w:vAlign w:val="center"/>
          </w:tcPr>
          <w:p w14:paraId="588DD2E3" w14:textId="3649FE77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13</w:t>
            </w:r>
          </w:p>
        </w:tc>
        <w:tc>
          <w:tcPr>
            <w:tcW w:w="2223" w:type="dxa"/>
            <w:vAlign w:val="center"/>
          </w:tcPr>
          <w:p w14:paraId="5CFDA166" w14:textId="76565FE2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</w:t>
            </w:r>
            <w:r w:rsidR="005411F8">
              <w:rPr>
                <w:sz w:val="28"/>
                <w:szCs w:val="28"/>
              </w:rPr>
              <w:t>4</w:t>
            </w:r>
          </w:p>
        </w:tc>
      </w:tr>
      <w:tr w:rsidR="00211280" w:rsidRPr="00ED48C3" w14:paraId="1DFDA7A9" w14:textId="77777777" w:rsidTr="005C56A2">
        <w:tc>
          <w:tcPr>
            <w:tcW w:w="2905" w:type="dxa"/>
          </w:tcPr>
          <w:p w14:paraId="04EF54CC" w14:textId="77777777" w:rsidR="00211280" w:rsidRPr="00ED48C3" w:rsidRDefault="006C5A0E" w:rsidP="00D626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микр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предприятий</w:t>
            </w:r>
          </w:p>
        </w:tc>
        <w:tc>
          <w:tcPr>
            <w:tcW w:w="2222" w:type="dxa"/>
            <w:vAlign w:val="center"/>
          </w:tcPr>
          <w:p w14:paraId="6C94C23D" w14:textId="4EA4B9AB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lastRenderedPageBreak/>
              <w:t>510</w:t>
            </w:r>
          </w:p>
        </w:tc>
        <w:tc>
          <w:tcPr>
            <w:tcW w:w="2222" w:type="dxa"/>
            <w:vAlign w:val="center"/>
          </w:tcPr>
          <w:p w14:paraId="21EC9DD7" w14:textId="0423D594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519</w:t>
            </w:r>
          </w:p>
        </w:tc>
        <w:tc>
          <w:tcPr>
            <w:tcW w:w="2223" w:type="dxa"/>
            <w:vAlign w:val="center"/>
          </w:tcPr>
          <w:p w14:paraId="0D70085E" w14:textId="415940D7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547</w:t>
            </w:r>
          </w:p>
        </w:tc>
      </w:tr>
      <w:tr w:rsidR="00211280" w:rsidRPr="00ED48C3" w14:paraId="2D4A2393" w14:textId="77777777" w:rsidTr="005C56A2">
        <w:tc>
          <w:tcPr>
            <w:tcW w:w="2905" w:type="dxa"/>
          </w:tcPr>
          <w:p w14:paraId="2715CA00" w14:textId="77777777" w:rsidR="00211280" w:rsidRPr="00ED48C3" w:rsidRDefault="006C5A0E" w:rsidP="00D62623">
            <w:pPr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lastRenderedPageBreak/>
              <w:t>Среднесписочная численность работн</w:t>
            </w:r>
            <w:r w:rsidRPr="00ED48C3">
              <w:rPr>
                <w:sz w:val="28"/>
                <w:szCs w:val="28"/>
              </w:rPr>
              <w:t>и</w:t>
            </w:r>
            <w:r w:rsidRPr="00ED48C3">
              <w:rPr>
                <w:sz w:val="28"/>
                <w:szCs w:val="28"/>
              </w:rPr>
              <w:t>ков, чел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22" w:type="dxa"/>
            <w:vAlign w:val="center"/>
          </w:tcPr>
          <w:p w14:paraId="09F3200B" w14:textId="3270497E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1478</w:t>
            </w:r>
          </w:p>
        </w:tc>
        <w:tc>
          <w:tcPr>
            <w:tcW w:w="2222" w:type="dxa"/>
            <w:vAlign w:val="center"/>
          </w:tcPr>
          <w:p w14:paraId="4F2108C2" w14:textId="26F1A2D3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1518</w:t>
            </w:r>
          </w:p>
        </w:tc>
        <w:tc>
          <w:tcPr>
            <w:tcW w:w="2223" w:type="dxa"/>
            <w:vAlign w:val="center"/>
          </w:tcPr>
          <w:p w14:paraId="4159CE3F" w14:textId="092A203E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1621</w:t>
            </w:r>
          </w:p>
        </w:tc>
      </w:tr>
    </w:tbl>
    <w:p w14:paraId="10438C55" w14:textId="77777777" w:rsidR="00211280" w:rsidRDefault="00211280" w:rsidP="00D62623">
      <w:pPr>
        <w:ind w:firstLine="708"/>
        <w:jc w:val="right"/>
        <w:rPr>
          <w:sz w:val="28"/>
          <w:szCs w:val="28"/>
        </w:rPr>
      </w:pPr>
    </w:p>
    <w:p w14:paraId="4D23D492" w14:textId="77777777" w:rsidR="005374F0" w:rsidRDefault="005374F0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 w:rsidRPr="0016189A">
        <w:rPr>
          <w:color w:val="000000"/>
          <w:spacing w:val="1"/>
          <w:sz w:val="28"/>
          <w:szCs w:val="28"/>
        </w:rPr>
        <w:t xml:space="preserve">В структуре малого предпринимательства наибольший удельный вес занимают предприятия оптовой и розничной торговли. </w:t>
      </w:r>
    </w:p>
    <w:p w14:paraId="729EC7A4" w14:textId="77777777" w:rsidR="00531B5F" w:rsidRDefault="00531B5F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Потребительский рынок района имеет следующую структуру:</w:t>
      </w:r>
    </w:p>
    <w:p w14:paraId="200D1993" w14:textId="77777777" w:rsidR="000F74FC" w:rsidRDefault="000F74FC" w:rsidP="00D62623">
      <w:pPr>
        <w:ind w:firstLine="708"/>
        <w:jc w:val="right"/>
        <w:rPr>
          <w:sz w:val="28"/>
          <w:szCs w:val="28"/>
        </w:rPr>
      </w:pPr>
    </w:p>
    <w:p w14:paraId="505DE047" w14:textId="77777777" w:rsidR="00531B5F" w:rsidRDefault="00531B5F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3C71EDD1" w14:textId="77777777" w:rsidR="00531B5F" w:rsidRDefault="00531B5F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потребительского рынка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2"/>
        <w:gridCol w:w="3218"/>
      </w:tblGrid>
      <w:tr w:rsidR="00B10C4E" w:rsidRPr="00042CB0" w14:paraId="0676CBA4" w14:textId="77777777" w:rsidTr="0048045D">
        <w:tc>
          <w:tcPr>
            <w:tcW w:w="6353" w:type="dxa"/>
          </w:tcPr>
          <w:p w14:paraId="79BD4596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Магазины</w:t>
            </w:r>
          </w:p>
        </w:tc>
        <w:tc>
          <w:tcPr>
            <w:tcW w:w="3219" w:type="dxa"/>
          </w:tcPr>
          <w:p w14:paraId="6D238373" w14:textId="632871C2" w:rsidR="00B10C4E" w:rsidRPr="00A269F4" w:rsidRDefault="002B45EF" w:rsidP="00D62623">
            <w:pPr>
              <w:jc w:val="center"/>
              <w:rPr>
                <w:sz w:val="28"/>
                <w:szCs w:val="28"/>
              </w:rPr>
            </w:pPr>
            <w:r w:rsidRPr="00A269F4">
              <w:rPr>
                <w:sz w:val="28"/>
                <w:szCs w:val="28"/>
              </w:rPr>
              <w:t>2</w:t>
            </w:r>
            <w:r w:rsidR="00A269F4" w:rsidRPr="00A269F4">
              <w:rPr>
                <w:sz w:val="28"/>
                <w:szCs w:val="28"/>
              </w:rPr>
              <w:t>98</w:t>
            </w:r>
          </w:p>
        </w:tc>
      </w:tr>
      <w:tr w:rsidR="00B10C4E" w:rsidRPr="00042CB0" w14:paraId="71AA0097" w14:textId="77777777" w:rsidTr="0048045D">
        <w:tc>
          <w:tcPr>
            <w:tcW w:w="6353" w:type="dxa"/>
          </w:tcPr>
          <w:p w14:paraId="7C5F7EAF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Оптовые склады и базы</w:t>
            </w:r>
          </w:p>
        </w:tc>
        <w:tc>
          <w:tcPr>
            <w:tcW w:w="3219" w:type="dxa"/>
          </w:tcPr>
          <w:p w14:paraId="768BF103" w14:textId="352A7A5E" w:rsidR="00B10C4E" w:rsidRPr="00306E4A" w:rsidRDefault="00306E4A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5</w:t>
            </w:r>
          </w:p>
        </w:tc>
      </w:tr>
      <w:tr w:rsidR="00B10C4E" w:rsidRPr="00042CB0" w14:paraId="1C055FA4" w14:textId="77777777" w:rsidTr="0048045D">
        <w:tc>
          <w:tcPr>
            <w:tcW w:w="6353" w:type="dxa"/>
          </w:tcPr>
          <w:p w14:paraId="21E58E7A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Предприятия общественного питания</w:t>
            </w:r>
          </w:p>
        </w:tc>
        <w:tc>
          <w:tcPr>
            <w:tcW w:w="3219" w:type="dxa"/>
          </w:tcPr>
          <w:p w14:paraId="7E97AE44" w14:textId="089F2917" w:rsidR="00B10C4E" w:rsidRPr="00306E4A" w:rsidRDefault="00306E4A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27</w:t>
            </w:r>
          </w:p>
        </w:tc>
      </w:tr>
      <w:tr w:rsidR="00B10C4E" w:rsidRPr="00042CB0" w14:paraId="6887EE3E" w14:textId="77777777" w:rsidTr="0048045D">
        <w:tc>
          <w:tcPr>
            <w:tcW w:w="6353" w:type="dxa"/>
          </w:tcPr>
          <w:p w14:paraId="1532D0A7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Аптеки и аптечные пункты</w:t>
            </w:r>
          </w:p>
        </w:tc>
        <w:tc>
          <w:tcPr>
            <w:tcW w:w="3219" w:type="dxa"/>
          </w:tcPr>
          <w:p w14:paraId="597B4160" w14:textId="6DFC503B" w:rsidR="00B10C4E" w:rsidRPr="004402E6" w:rsidRDefault="004402E6" w:rsidP="00D62623">
            <w:pPr>
              <w:jc w:val="center"/>
              <w:rPr>
                <w:sz w:val="28"/>
                <w:szCs w:val="28"/>
              </w:rPr>
            </w:pPr>
            <w:r w:rsidRPr="004402E6">
              <w:rPr>
                <w:sz w:val="28"/>
                <w:szCs w:val="28"/>
              </w:rPr>
              <w:t>22</w:t>
            </w:r>
          </w:p>
        </w:tc>
      </w:tr>
      <w:tr w:rsidR="00B10C4E" w:rsidRPr="00042CB0" w14:paraId="106E4BBC" w14:textId="77777777" w:rsidTr="0048045D">
        <w:tc>
          <w:tcPr>
            <w:tcW w:w="6353" w:type="dxa"/>
          </w:tcPr>
          <w:p w14:paraId="41CBAFB8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Автозаправочные станции</w:t>
            </w:r>
          </w:p>
        </w:tc>
        <w:tc>
          <w:tcPr>
            <w:tcW w:w="3219" w:type="dxa"/>
          </w:tcPr>
          <w:p w14:paraId="3E20EE99" w14:textId="77777777" w:rsidR="00B10C4E" w:rsidRPr="00306E4A" w:rsidRDefault="0043694F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1</w:t>
            </w:r>
            <w:r w:rsidR="002B45EF" w:rsidRPr="00306E4A">
              <w:rPr>
                <w:sz w:val="28"/>
                <w:szCs w:val="28"/>
              </w:rPr>
              <w:t>4</w:t>
            </w:r>
          </w:p>
        </w:tc>
      </w:tr>
      <w:tr w:rsidR="00B10C4E" w:rsidRPr="00042CB0" w14:paraId="6E44A56F" w14:textId="77777777" w:rsidTr="0048045D">
        <w:tc>
          <w:tcPr>
            <w:tcW w:w="6353" w:type="dxa"/>
          </w:tcPr>
          <w:p w14:paraId="725C3134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Бытовое обслуживание</w:t>
            </w:r>
          </w:p>
        </w:tc>
        <w:tc>
          <w:tcPr>
            <w:tcW w:w="3219" w:type="dxa"/>
          </w:tcPr>
          <w:p w14:paraId="55D883C9" w14:textId="38A5CC49" w:rsidR="00B10C4E" w:rsidRPr="0048045D" w:rsidRDefault="0048045D" w:rsidP="00D62623">
            <w:pPr>
              <w:jc w:val="center"/>
              <w:rPr>
                <w:sz w:val="28"/>
                <w:szCs w:val="28"/>
              </w:rPr>
            </w:pPr>
            <w:r w:rsidRPr="0048045D">
              <w:rPr>
                <w:sz w:val="28"/>
                <w:szCs w:val="28"/>
              </w:rPr>
              <w:t>93</w:t>
            </w:r>
          </w:p>
        </w:tc>
      </w:tr>
      <w:tr w:rsidR="00B10C4E" w:rsidRPr="00042CB0" w14:paraId="261BE509" w14:textId="77777777" w:rsidTr="0048045D">
        <w:tc>
          <w:tcPr>
            <w:tcW w:w="6353" w:type="dxa"/>
          </w:tcPr>
          <w:p w14:paraId="5A8B9759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Станции технического обслуживания</w:t>
            </w:r>
          </w:p>
        </w:tc>
        <w:tc>
          <w:tcPr>
            <w:tcW w:w="3219" w:type="dxa"/>
          </w:tcPr>
          <w:p w14:paraId="383A0D45" w14:textId="77777777" w:rsidR="00B10C4E" w:rsidRPr="00306E4A" w:rsidRDefault="00D4779E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11</w:t>
            </w:r>
          </w:p>
        </w:tc>
      </w:tr>
      <w:tr w:rsidR="00B10C4E" w:rsidRPr="00042CB0" w14:paraId="374DAFF4" w14:textId="77777777" w:rsidTr="0048045D">
        <w:tc>
          <w:tcPr>
            <w:tcW w:w="6353" w:type="dxa"/>
          </w:tcPr>
          <w:p w14:paraId="172E635D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Транспортно-экспедиционное обслуживание</w:t>
            </w:r>
          </w:p>
        </w:tc>
        <w:tc>
          <w:tcPr>
            <w:tcW w:w="3219" w:type="dxa"/>
          </w:tcPr>
          <w:p w14:paraId="69A69922" w14:textId="5C3D6A5A" w:rsidR="00B10C4E" w:rsidRPr="00306E4A" w:rsidRDefault="00D4779E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9</w:t>
            </w:r>
            <w:r w:rsidR="00306E4A" w:rsidRPr="00306E4A">
              <w:rPr>
                <w:sz w:val="28"/>
                <w:szCs w:val="28"/>
              </w:rPr>
              <w:t>0</w:t>
            </w:r>
          </w:p>
        </w:tc>
      </w:tr>
      <w:tr w:rsidR="005C649F" w:rsidRPr="00042CB0" w14:paraId="37DC95DD" w14:textId="77777777" w:rsidTr="0048045D">
        <w:tc>
          <w:tcPr>
            <w:tcW w:w="6353" w:type="dxa"/>
          </w:tcPr>
          <w:p w14:paraId="3A63EE1F" w14:textId="4CD921B8" w:rsidR="005C649F" w:rsidRPr="00042CB0" w:rsidRDefault="005C649F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Суперма</w:t>
            </w:r>
            <w:r w:rsidR="005A3418">
              <w:rPr>
                <w:sz w:val="28"/>
                <w:szCs w:val="28"/>
              </w:rPr>
              <w:t>р</w:t>
            </w:r>
            <w:r w:rsidRPr="00042CB0">
              <w:rPr>
                <w:sz w:val="28"/>
                <w:szCs w:val="28"/>
              </w:rPr>
              <w:t>кеты</w:t>
            </w:r>
            <w:r w:rsidR="00843DEC" w:rsidRPr="00042CB0">
              <w:rPr>
                <w:sz w:val="28"/>
                <w:szCs w:val="28"/>
              </w:rPr>
              <w:t xml:space="preserve"> (площадь от 600 до 1600 кв.м.)</w:t>
            </w:r>
          </w:p>
        </w:tc>
        <w:tc>
          <w:tcPr>
            <w:tcW w:w="3219" w:type="dxa"/>
          </w:tcPr>
          <w:p w14:paraId="26B2E3DE" w14:textId="38C59BDF" w:rsidR="005C649F" w:rsidRPr="00A269F4" w:rsidRDefault="005C649F" w:rsidP="00D62623">
            <w:pPr>
              <w:jc w:val="center"/>
              <w:rPr>
                <w:sz w:val="28"/>
                <w:szCs w:val="28"/>
              </w:rPr>
            </w:pPr>
            <w:r w:rsidRPr="00A269F4">
              <w:rPr>
                <w:sz w:val="28"/>
                <w:szCs w:val="28"/>
              </w:rPr>
              <w:t>1</w:t>
            </w:r>
            <w:r w:rsidR="00A269F4" w:rsidRPr="00A269F4">
              <w:rPr>
                <w:sz w:val="28"/>
                <w:szCs w:val="28"/>
              </w:rPr>
              <w:t>1</w:t>
            </w:r>
          </w:p>
        </w:tc>
      </w:tr>
    </w:tbl>
    <w:p w14:paraId="246E0D70" w14:textId="77777777" w:rsidR="00B10C4E" w:rsidRDefault="00B10C4E" w:rsidP="00D62623">
      <w:pPr>
        <w:ind w:firstLine="708"/>
        <w:jc w:val="center"/>
        <w:rPr>
          <w:sz w:val="28"/>
          <w:szCs w:val="28"/>
        </w:rPr>
      </w:pPr>
    </w:p>
    <w:p w14:paraId="2D064679" w14:textId="7B2E9AB0" w:rsidR="00F72355" w:rsidRPr="00986031" w:rsidRDefault="00F72355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Предпринимателями Шилкинского района предоставляется широкий спектр видов предпринимательской деятельности: КФХ, различные виды торговой деятельности, комплекс бытовых услуг населению (ремонт и пошив одежды и штор, ремонт обуви, фотография, парикмахерские, маникюрные и косметические услуги, услуги ксерокопирования, Интернета, транспортные услуги, услуги такси, услуги по организации досуга, ювелирные услуги, и т.д.), осуществляется изготовление  корпусной мебели  по индивидуальным заказам, осуществляются регулярные пассажирские маршруты</w:t>
      </w:r>
      <w:r w:rsidR="00A308DC">
        <w:rPr>
          <w:sz w:val="28"/>
          <w:szCs w:val="28"/>
        </w:rPr>
        <w:t xml:space="preserve">: </w:t>
      </w:r>
      <w:r w:rsidR="00986031" w:rsidRPr="00986031">
        <w:rPr>
          <w:sz w:val="28"/>
          <w:szCs w:val="28"/>
        </w:rPr>
        <w:t>Ононское</w:t>
      </w:r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-Первомайск</w:t>
      </w:r>
      <w:r w:rsidR="003A01F5">
        <w:rPr>
          <w:sz w:val="28"/>
          <w:szCs w:val="28"/>
        </w:rPr>
        <w:t>ий</w:t>
      </w:r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</w:t>
      </w:r>
      <w:r w:rsidR="003A01F5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Шилка</w:t>
      </w:r>
      <w:r w:rsidR="00986031" w:rsidRPr="00986031">
        <w:rPr>
          <w:sz w:val="28"/>
          <w:szCs w:val="28"/>
        </w:rPr>
        <w:t xml:space="preserve"> и</w:t>
      </w:r>
      <w:r w:rsidRPr="00986031">
        <w:rPr>
          <w:sz w:val="28"/>
          <w:szCs w:val="28"/>
        </w:rPr>
        <w:t xml:space="preserve"> Шилка</w:t>
      </w:r>
      <w:r w:rsidR="005C56A2">
        <w:rPr>
          <w:sz w:val="28"/>
          <w:szCs w:val="28"/>
        </w:rPr>
        <w:t xml:space="preserve"> –</w:t>
      </w:r>
      <w:r w:rsidR="00A308DC">
        <w:rPr>
          <w:sz w:val="28"/>
          <w:szCs w:val="28"/>
        </w:rPr>
        <w:t xml:space="preserve"> </w:t>
      </w:r>
      <w:proofErr w:type="spellStart"/>
      <w:r w:rsidRPr="00986031">
        <w:rPr>
          <w:sz w:val="28"/>
          <w:szCs w:val="28"/>
        </w:rPr>
        <w:t>Богомягково</w:t>
      </w:r>
      <w:proofErr w:type="spellEnd"/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</w:t>
      </w:r>
      <w:r w:rsidR="00576897">
        <w:rPr>
          <w:sz w:val="28"/>
          <w:szCs w:val="28"/>
        </w:rPr>
        <w:t xml:space="preserve"> </w:t>
      </w:r>
      <w:proofErr w:type="spellStart"/>
      <w:r w:rsidRPr="00986031">
        <w:rPr>
          <w:sz w:val="28"/>
          <w:szCs w:val="28"/>
        </w:rPr>
        <w:t>Новоберезовское</w:t>
      </w:r>
      <w:proofErr w:type="spellEnd"/>
      <w:r w:rsidR="0072385D">
        <w:rPr>
          <w:sz w:val="28"/>
          <w:szCs w:val="28"/>
        </w:rPr>
        <w:t>, Шилка- Чита.</w:t>
      </w:r>
    </w:p>
    <w:p w14:paraId="64CA600E" w14:textId="185E1D6A" w:rsidR="00F72355" w:rsidRPr="0016189A" w:rsidRDefault="00F72355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 w:rsidRPr="0016189A">
        <w:rPr>
          <w:color w:val="000000"/>
          <w:sz w:val="28"/>
          <w:szCs w:val="28"/>
        </w:rPr>
        <w:t>Среди важнейших видов производимой продукции субъект</w:t>
      </w:r>
      <w:r>
        <w:rPr>
          <w:color w:val="000000"/>
          <w:sz w:val="28"/>
          <w:szCs w:val="28"/>
        </w:rPr>
        <w:t xml:space="preserve">ами малого предпринимательства </w:t>
      </w:r>
      <w:r w:rsidRPr="0016189A">
        <w:rPr>
          <w:color w:val="000000"/>
          <w:sz w:val="28"/>
          <w:szCs w:val="28"/>
        </w:rPr>
        <w:t>района наибольший удельный вес занимает продукция пищевой и перерабатывающей промышленности: хлеб и хлебобулочные и</w:t>
      </w:r>
      <w:r w:rsidRPr="0016189A">
        <w:rPr>
          <w:color w:val="000000"/>
          <w:sz w:val="28"/>
          <w:szCs w:val="28"/>
        </w:rPr>
        <w:t>з</w:t>
      </w:r>
      <w:r w:rsidRPr="0016189A">
        <w:rPr>
          <w:color w:val="000000"/>
          <w:sz w:val="28"/>
          <w:szCs w:val="28"/>
        </w:rPr>
        <w:t>делия, мясные полуфабрикаты, кондитерская продукция</w:t>
      </w:r>
      <w:r w:rsidR="002B45EF">
        <w:rPr>
          <w:color w:val="000000"/>
          <w:sz w:val="28"/>
          <w:szCs w:val="28"/>
        </w:rPr>
        <w:t xml:space="preserve">. </w:t>
      </w:r>
      <w:r w:rsidRPr="0016189A">
        <w:rPr>
          <w:color w:val="000000"/>
          <w:spacing w:val="1"/>
          <w:sz w:val="28"/>
          <w:szCs w:val="28"/>
        </w:rPr>
        <w:t xml:space="preserve">В структуре малого предпринимательства наибольший удельный вес занимают предприятия оптовой и розничной торговли. </w:t>
      </w:r>
    </w:p>
    <w:p w14:paraId="42D3D998" w14:textId="6D9B322A" w:rsidR="00F72355" w:rsidRPr="00F72355" w:rsidRDefault="00F72355" w:rsidP="00D62623">
      <w:pPr>
        <w:shd w:val="clear" w:color="auto" w:fill="FFFFFF"/>
        <w:ind w:firstLine="567"/>
        <w:jc w:val="both"/>
        <w:rPr>
          <w:sz w:val="28"/>
          <w:szCs w:val="28"/>
        </w:rPr>
      </w:pPr>
      <w:r w:rsidRPr="00A4060A">
        <w:rPr>
          <w:color w:val="000000"/>
          <w:spacing w:val="1"/>
          <w:sz w:val="28"/>
          <w:szCs w:val="28"/>
        </w:rPr>
        <w:t>Анализ развития малого бизнеса в районе свидетельствует о наличии большого потенциала для его дальнейшего развития, реализация которого требует продолжения мероприятий по муниципальной поддержке и даль</w:t>
      </w:r>
      <w:r w:rsidRPr="00A4060A">
        <w:rPr>
          <w:color w:val="000000"/>
          <w:spacing w:val="1"/>
          <w:sz w:val="28"/>
          <w:szCs w:val="28"/>
        </w:rPr>
        <w:softHyphen/>
      </w:r>
      <w:r w:rsidRPr="00A4060A">
        <w:rPr>
          <w:color w:val="000000"/>
          <w:sz w:val="28"/>
          <w:szCs w:val="28"/>
        </w:rPr>
        <w:t>нейшему улучшению условий деятельности малых предприятий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14:paraId="544F7442" w14:textId="77777777" w:rsidR="0045211A" w:rsidRPr="00C8318F" w:rsidRDefault="0045211A" w:rsidP="00D62623">
      <w:pPr>
        <w:pStyle w:val="3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AF6F51">
        <w:rPr>
          <w:rFonts w:ascii="Times New Roman" w:hAnsi="Times New Roman"/>
          <w:b w:val="0"/>
          <w:sz w:val="28"/>
          <w:szCs w:val="28"/>
        </w:rPr>
        <w:t>В настояще</w:t>
      </w:r>
      <w:r w:rsidR="00741E0D">
        <w:rPr>
          <w:rFonts w:ascii="Times New Roman" w:hAnsi="Times New Roman"/>
          <w:b w:val="0"/>
          <w:sz w:val="28"/>
          <w:szCs w:val="28"/>
        </w:rPr>
        <w:t>е время в районе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сформирована </w:t>
      </w:r>
      <w:r w:rsidR="00BC35DB">
        <w:rPr>
          <w:rFonts w:ascii="Times New Roman" w:hAnsi="Times New Roman"/>
          <w:b w:val="0"/>
          <w:sz w:val="28"/>
          <w:szCs w:val="28"/>
        </w:rPr>
        <w:t>единая система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поддержки и развития </w:t>
      </w:r>
      <w:r w:rsidRPr="007F014C">
        <w:rPr>
          <w:rFonts w:ascii="Times New Roman" w:hAnsi="Times New Roman"/>
          <w:b w:val="0"/>
          <w:sz w:val="28"/>
          <w:szCs w:val="28"/>
        </w:rPr>
        <w:t>малого и среднего предпринимательства</w:t>
      </w:r>
      <w:r w:rsidRPr="00AF6F51">
        <w:rPr>
          <w:rFonts w:ascii="Times New Roman" w:hAnsi="Times New Roman"/>
          <w:b w:val="0"/>
          <w:sz w:val="28"/>
          <w:szCs w:val="28"/>
        </w:rPr>
        <w:t>, которая включа</w:t>
      </w:r>
      <w:r w:rsidR="00BC35DB">
        <w:rPr>
          <w:rFonts w:ascii="Times New Roman" w:hAnsi="Times New Roman"/>
          <w:b w:val="0"/>
          <w:sz w:val="28"/>
          <w:szCs w:val="28"/>
        </w:rPr>
        <w:t>ет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в себя Совет по развитию малого и среднего предпринимательства</w:t>
      </w:r>
      <w:r w:rsidR="00D4779E">
        <w:rPr>
          <w:rFonts w:ascii="Times New Roman" w:hAnsi="Times New Roman"/>
          <w:sz w:val="28"/>
          <w:szCs w:val="28"/>
        </w:rPr>
        <w:t xml:space="preserve">, </w:t>
      </w:r>
      <w:r w:rsidR="00D4779E" w:rsidRPr="00D4779E">
        <w:rPr>
          <w:rFonts w:ascii="Times New Roman" w:hAnsi="Times New Roman"/>
          <w:b w:val="0"/>
          <w:sz w:val="28"/>
          <w:szCs w:val="28"/>
        </w:rPr>
        <w:t>Фонд поддер</w:t>
      </w:r>
      <w:r w:rsidR="00D4779E" w:rsidRPr="00D4779E">
        <w:rPr>
          <w:rFonts w:ascii="Times New Roman" w:hAnsi="Times New Roman"/>
          <w:b w:val="0"/>
          <w:sz w:val="28"/>
          <w:szCs w:val="28"/>
        </w:rPr>
        <w:t>ж</w:t>
      </w:r>
      <w:r w:rsidR="00D4779E" w:rsidRPr="00D4779E">
        <w:rPr>
          <w:rFonts w:ascii="Times New Roman" w:hAnsi="Times New Roman"/>
          <w:b w:val="0"/>
          <w:sz w:val="28"/>
          <w:szCs w:val="28"/>
        </w:rPr>
        <w:t xml:space="preserve">ки малого </w:t>
      </w:r>
      <w:r w:rsidR="00D4779E">
        <w:rPr>
          <w:rFonts w:ascii="Times New Roman" w:hAnsi="Times New Roman"/>
          <w:b w:val="0"/>
          <w:sz w:val="28"/>
          <w:szCs w:val="28"/>
        </w:rPr>
        <w:t>предпринимательства,</w:t>
      </w:r>
      <w:r w:rsidR="00D4779E" w:rsidRPr="008E4B8F">
        <w:rPr>
          <w:rFonts w:ascii="Times New Roman" w:hAnsi="Times New Roman"/>
          <w:sz w:val="28"/>
          <w:szCs w:val="28"/>
        </w:rPr>
        <w:t xml:space="preserve"> </w:t>
      </w:r>
      <w:r w:rsidR="00D4779E" w:rsidRPr="003101AA">
        <w:rPr>
          <w:rFonts w:ascii="Times New Roman" w:hAnsi="Times New Roman"/>
          <w:b w:val="0"/>
          <w:sz w:val="28"/>
          <w:szCs w:val="28"/>
        </w:rPr>
        <w:t>Центр поддержки предпринимательства.</w:t>
      </w:r>
      <w:r w:rsidR="00D4779E">
        <w:rPr>
          <w:rFonts w:ascii="Times New Roman" w:hAnsi="Times New Roman"/>
          <w:sz w:val="28"/>
          <w:szCs w:val="28"/>
        </w:rPr>
        <w:t xml:space="preserve"> 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 </w:t>
      </w:r>
    </w:p>
    <w:p w14:paraId="651AE901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В Шилкинском районе существует ряд проблем, связанных с развитием малого и среднего предпринимательства и самозанятых:</w:t>
      </w:r>
    </w:p>
    <w:p w14:paraId="5469AA4C" w14:textId="77777777" w:rsidR="003F1179" w:rsidRPr="003F1179" w:rsidRDefault="003F1179" w:rsidP="00D6262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lastRenderedPageBreak/>
        <w:t>– неудовлетворительная отраслевая структура малого и среднего пре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>принимательства;</w:t>
      </w:r>
    </w:p>
    <w:p w14:paraId="74B704C4" w14:textId="7C44845E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низкая мотивация к занятию предпринимательской деятельностью;</w:t>
      </w:r>
    </w:p>
    <w:p w14:paraId="2C3EC745" w14:textId="7777777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неэффективное взаимодействие элементов инфраструктуры для по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>держки малого и среднего предпринимательства;</w:t>
      </w:r>
    </w:p>
    <w:p w14:paraId="7F6F637A" w14:textId="6DD04005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 w:rsidR="00897E08"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недостаточность финансовых и инвестиционных ресурсов (недост</w:t>
      </w:r>
      <w:r w:rsidRPr="003F1179">
        <w:rPr>
          <w:sz w:val="28"/>
          <w:szCs w:val="28"/>
        </w:rPr>
        <w:t>а</w:t>
      </w:r>
      <w:r w:rsidRPr="003F1179">
        <w:rPr>
          <w:sz w:val="28"/>
          <w:szCs w:val="28"/>
        </w:rPr>
        <w:t xml:space="preserve">точность собственного капитала и оборотных средств); </w:t>
      </w:r>
    </w:p>
    <w:p w14:paraId="6F482F1C" w14:textId="7128A021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трудности с получением банковского кредита и высокая процентная ставка за кредит;</w:t>
      </w:r>
    </w:p>
    <w:p w14:paraId="3F4445AD" w14:textId="7B37F814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недостаточный уровень подготовки части предпринимателей в в</w:t>
      </w:r>
      <w:r w:rsidRPr="003F1179">
        <w:rPr>
          <w:sz w:val="28"/>
          <w:szCs w:val="28"/>
        </w:rPr>
        <w:t>о</w:t>
      </w:r>
      <w:r w:rsidRPr="003F1179">
        <w:rPr>
          <w:sz w:val="28"/>
          <w:szCs w:val="28"/>
        </w:rPr>
        <w:t>просах правового, финансового, налогового законодательства</w:t>
      </w:r>
      <w:r w:rsidR="002A4096">
        <w:rPr>
          <w:sz w:val="28"/>
          <w:szCs w:val="28"/>
        </w:rPr>
        <w:t>.</w:t>
      </w:r>
    </w:p>
    <w:p w14:paraId="3931C51B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Необходимо отметить, что отсутствие полной статистической информ</w:t>
      </w:r>
      <w:r w:rsidRPr="003F1179">
        <w:rPr>
          <w:sz w:val="28"/>
          <w:szCs w:val="28"/>
        </w:rPr>
        <w:t>а</w:t>
      </w:r>
      <w:r w:rsidRPr="003F1179">
        <w:rPr>
          <w:sz w:val="28"/>
          <w:szCs w:val="28"/>
        </w:rPr>
        <w:t>ции о деятельности всех субъектов малого и среднего предпринимательства, самозанятых, недостаточность статистической информации не позволяют с</w:t>
      </w:r>
      <w:r w:rsidRPr="003F1179">
        <w:rPr>
          <w:sz w:val="28"/>
          <w:szCs w:val="28"/>
        </w:rPr>
        <w:t>о</w:t>
      </w:r>
      <w:r w:rsidRPr="003F1179">
        <w:rPr>
          <w:sz w:val="28"/>
          <w:szCs w:val="28"/>
        </w:rPr>
        <w:t>ставить объективное представление о реальном состоянии малого и среднего предпринимательства, самозанятых и осложняют принятие эффективных р</w:t>
      </w:r>
      <w:r w:rsidRPr="003F1179">
        <w:rPr>
          <w:sz w:val="28"/>
          <w:szCs w:val="28"/>
        </w:rPr>
        <w:t>е</w:t>
      </w:r>
      <w:r w:rsidRPr="003F1179">
        <w:rPr>
          <w:sz w:val="28"/>
          <w:szCs w:val="28"/>
        </w:rPr>
        <w:t>шений.</w:t>
      </w:r>
    </w:p>
    <w:p w14:paraId="45636CAF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Учитывая существующие проблемы развития малого предпринимател</w:t>
      </w:r>
      <w:r w:rsidRPr="003F1179">
        <w:rPr>
          <w:sz w:val="28"/>
          <w:szCs w:val="28"/>
        </w:rPr>
        <w:t>ь</w:t>
      </w:r>
      <w:r w:rsidRPr="003F1179">
        <w:rPr>
          <w:sz w:val="28"/>
          <w:szCs w:val="28"/>
        </w:rPr>
        <w:t>ства, самозанятых, в целях вовлечения жителей Шилкинского района в пре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>принимательскую деятельность в программе предусмотрены:</w:t>
      </w:r>
    </w:p>
    <w:p w14:paraId="124D412E" w14:textId="56889CD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развитие нормативно-правовой базы, способствующей привлечению инвестиций и развитию бизнеса, в том числе малого, в перспективных сект</w:t>
      </w:r>
      <w:r w:rsidRPr="003F1179">
        <w:rPr>
          <w:sz w:val="28"/>
          <w:szCs w:val="28"/>
        </w:rPr>
        <w:t>о</w:t>
      </w:r>
      <w:r w:rsidRPr="003F1179">
        <w:rPr>
          <w:sz w:val="28"/>
          <w:szCs w:val="28"/>
        </w:rPr>
        <w:t>рах экономики;</w:t>
      </w:r>
    </w:p>
    <w:p w14:paraId="38CA3FC1" w14:textId="7777777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развитие инфраструктуры поддержки малого и среднего предприн</w:t>
      </w:r>
      <w:r w:rsidRPr="003F1179">
        <w:rPr>
          <w:sz w:val="28"/>
          <w:szCs w:val="28"/>
        </w:rPr>
        <w:t>и</w:t>
      </w:r>
      <w:r w:rsidRPr="003F1179">
        <w:rPr>
          <w:sz w:val="28"/>
          <w:szCs w:val="28"/>
        </w:rPr>
        <w:t>мательства и самозанятых;</w:t>
      </w:r>
    </w:p>
    <w:p w14:paraId="09CDF6B9" w14:textId="204ECCB8" w:rsidR="00A66595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реализация успешных практик, направленных на развитие и по</w:t>
      </w:r>
      <w:r w:rsidRPr="003F1179">
        <w:rPr>
          <w:sz w:val="28"/>
          <w:szCs w:val="28"/>
        </w:rPr>
        <w:t>д</w:t>
      </w:r>
      <w:r w:rsidRPr="003F1179">
        <w:rPr>
          <w:sz w:val="28"/>
          <w:szCs w:val="28"/>
        </w:rPr>
        <w:t xml:space="preserve">держку малого и среднего предпринимательства и </w:t>
      </w:r>
      <w:proofErr w:type="spellStart"/>
      <w:r w:rsidRPr="003F1179">
        <w:rPr>
          <w:sz w:val="28"/>
          <w:szCs w:val="28"/>
        </w:rPr>
        <w:t>самозанятых</w:t>
      </w:r>
      <w:proofErr w:type="spellEnd"/>
      <w:r w:rsidRPr="003F1179">
        <w:rPr>
          <w:sz w:val="28"/>
          <w:szCs w:val="28"/>
        </w:rPr>
        <w:t>.</w:t>
      </w:r>
    </w:p>
    <w:p w14:paraId="319AEBC1" w14:textId="77777777" w:rsidR="000F74FC" w:rsidRDefault="000F74FC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11AD8E" w14:textId="36BAFB91" w:rsidR="00692FD8" w:rsidRDefault="00692FD8" w:rsidP="00D62623">
      <w:pPr>
        <w:numPr>
          <w:ilvl w:val="0"/>
          <w:numId w:val="21"/>
        </w:numPr>
        <w:tabs>
          <w:tab w:val="num" w:pos="284"/>
          <w:tab w:val="left" w:pos="426"/>
        </w:tabs>
        <w:ind w:left="284" w:hanging="284"/>
        <w:jc w:val="center"/>
        <w:rPr>
          <w:b/>
          <w:sz w:val="28"/>
          <w:szCs w:val="28"/>
        </w:rPr>
      </w:pPr>
      <w:r w:rsidRPr="00A66595">
        <w:rPr>
          <w:b/>
          <w:sz w:val="28"/>
          <w:szCs w:val="28"/>
        </w:rPr>
        <w:t>Основные цели</w:t>
      </w:r>
      <w:r w:rsidR="00C72F36">
        <w:rPr>
          <w:b/>
          <w:sz w:val="28"/>
          <w:szCs w:val="28"/>
        </w:rPr>
        <w:t xml:space="preserve"> и</w:t>
      </w:r>
      <w:r w:rsidRPr="00A66595">
        <w:rPr>
          <w:b/>
          <w:sz w:val="28"/>
          <w:szCs w:val="28"/>
        </w:rPr>
        <w:t xml:space="preserve"> задачи реализации </w:t>
      </w:r>
      <w:r w:rsidR="00C72F36">
        <w:rPr>
          <w:b/>
          <w:sz w:val="28"/>
          <w:szCs w:val="28"/>
        </w:rPr>
        <w:t>П</w:t>
      </w:r>
      <w:r w:rsidRPr="00A66595">
        <w:rPr>
          <w:b/>
          <w:sz w:val="28"/>
          <w:szCs w:val="28"/>
        </w:rPr>
        <w:t>рограммы</w:t>
      </w:r>
    </w:p>
    <w:p w14:paraId="0DDF8712" w14:textId="750ADD49" w:rsidR="00D36027" w:rsidRDefault="00D36027" w:rsidP="00D62623">
      <w:pPr>
        <w:pStyle w:val="11"/>
        <w:ind w:firstLine="700"/>
        <w:jc w:val="both"/>
      </w:pPr>
      <w:r>
        <w:rPr>
          <w:lang w:bidi="ru-RU"/>
        </w:rPr>
        <w:t>Основной целью Программы является</w:t>
      </w:r>
      <w:r w:rsidR="007A1B08">
        <w:rPr>
          <w:lang w:bidi="ru-RU"/>
        </w:rPr>
        <w:t>:</w:t>
      </w:r>
    </w:p>
    <w:p w14:paraId="534D750F" w14:textId="2F57F7DB" w:rsidR="00D36027" w:rsidRDefault="007A1B08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оздание условий для развития субъектов малого и среднего предпр</w:t>
      </w:r>
      <w:r w:rsidR="00D36027">
        <w:rPr>
          <w:lang w:bidi="ru-RU"/>
        </w:rPr>
        <w:t>и</w:t>
      </w:r>
      <w:r w:rsidR="00D36027">
        <w:rPr>
          <w:lang w:bidi="ru-RU"/>
        </w:rPr>
        <w:t xml:space="preserve">нимательства на территории </w:t>
      </w:r>
      <w:bookmarkStart w:id="1" w:name="_Hlk224740162"/>
      <w:r w:rsidR="00D36027">
        <w:rPr>
          <w:lang w:bidi="ru-RU"/>
        </w:rPr>
        <w:t>муниципального района «Шилкинский район».</w:t>
      </w:r>
      <w:bookmarkEnd w:id="1"/>
    </w:p>
    <w:p w14:paraId="5D90B124" w14:textId="24D812E4" w:rsidR="00D36027" w:rsidRDefault="007A1B08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оздание условий для наиболее полного удовлетворения потребностей жителей на территории муниципального района «Шилкинский район» в т</w:t>
      </w:r>
      <w:r w:rsidR="00D36027">
        <w:rPr>
          <w:lang w:bidi="ru-RU"/>
        </w:rPr>
        <w:t>о</w:t>
      </w:r>
      <w:r w:rsidR="00D36027">
        <w:rPr>
          <w:lang w:bidi="ru-RU"/>
        </w:rPr>
        <w:t>варах и услугах торговли, общественного питания, бытовых услугах.</w:t>
      </w:r>
    </w:p>
    <w:p w14:paraId="12E8931D" w14:textId="7F953DE3" w:rsidR="00D36027" w:rsidRDefault="00D36027" w:rsidP="00D62623">
      <w:pPr>
        <w:pStyle w:val="11"/>
        <w:ind w:firstLine="700"/>
        <w:jc w:val="both"/>
      </w:pPr>
      <w:r>
        <w:rPr>
          <w:lang w:bidi="ru-RU"/>
        </w:rPr>
        <w:t>Для достижения поставленной цели необходимо решение следующих задач:</w:t>
      </w:r>
    </w:p>
    <w:p w14:paraId="7F607BA0" w14:textId="0D745A93" w:rsidR="00D36027" w:rsidRDefault="002619B4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овершенствование нормативно-правовой базы в сфере поддержки субъектов малого и среднего предпринимательства;</w:t>
      </w:r>
    </w:p>
    <w:p w14:paraId="33739CE4" w14:textId="06956C7A" w:rsidR="00D36027" w:rsidRDefault="002619B4" w:rsidP="00D62623">
      <w:pPr>
        <w:pStyle w:val="11"/>
        <w:ind w:firstLine="700"/>
        <w:jc w:val="both"/>
      </w:pPr>
      <w:r>
        <w:rPr>
          <w:lang w:bidi="ru-RU"/>
        </w:rPr>
        <w:t>- о</w:t>
      </w:r>
      <w:r w:rsidR="00D36027">
        <w:rPr>
          <w:lang w:bidi="ru-RU"/>
        </w:rPr>
        <w:t>казание информационно-консультационной, имущественной и ф</w:t>
      </w:r>
      <w:r w:rsidR="00D36027">
        <w:rPr>
          <w:lang w:bidi="ru-RU"/>
        </w:rPr>
        <w:t>и</w:t>
      </w:r>
      <w:r w:rsidR="00D36027">
        <w:rPr>
          <w:lang w:bidi="ru-RU"/>
        </w:rPr>
        <w:t>нансовой поддержки субъектам малого и среднего предпринимательства;</w:t>
      </w:r>
    </w:p>
    <w:p w14:paraId="7556A2BA" w14:textId="3ABD7C43" w:rsidR="00D36027" w:rsidRDefault="00D36027" w:rsidP="00D62623">
      <w:pPr>
        <w:pStyle w:val="11"/>
        <w:tabs>
          <w:tab w:val="left" w:pos="709"/>
          <w:tab w:val="left" w:pos="1134"/>
        </w:tabs>
      </w:pPr>
      <w:r>
        <w:rPr>
          <w:lang w:bidi="ru-RU"/>
        </w:rPr>
        <w:tab/>
      </w:r>
      <w:r w:rsidR="002619B4">
        <w:rPr>
          <w:lang w:bidi="ru-RU"/>
        </w:rPr>
        <w:t>- с</w:t>
      </w:r>
      <w:r>
        <w:rPr>
          <w:lang w:bidi="ru-RU"/>
        </w:rPr>
        <w:t>оздание условии для развития потребительского рынка.</w:t>
      </w:r>
    </w:p>
    <w:p w14:paraId="57353B22" w14:textId="0AD03C53" w:rsidR="00485802" w:rsidRPr="00042CB0" w:rsidRDefault="00485802" w:rsidP="00D62623">
      <w:pPr>
        <w:ind w:firstLine="567"/>
        <w:jc w:val="both"/>
        <w:rPr>
          <w:spacing w:val="-3"/>
          <w:sz w:val="28"/>
          <w:szCs w:val="28"/>
        </w:rPr>
      </w:pPr>
      <w:r w:rsidRPr="006C5D00">
        <w:rPr>
          <w:color w:val="000000"/>
          <w:spacing w:val="-3"/>
          <w:sz w:val="28"/>
          <w:szCs w:val="28"/>
        </w:rPr>
        <w:t xml:space="preserve">Учитывая специфику </w:t>
      </w:r>
      <w:r>
        <w:rPr>
          <w:color w:val="000000"/>
          <w:spacing w:val="-3"/>
          <w:sz w:val="28"/>
          <w:szCs w:val="28"/>
        </w:rPr>
        <w:t>Шилкинского</w:t>
      </w:r>
      <w:r w:rsidRPr="006C5D00">
        <w:rPr>
          <w:color w:val="000000"/>
          <w:spacing w:val="-3"/>
          <w:sz w:val="28"/>
          <w:szCs w:val="28"/>
        </w:rPr>
        <w:t xml:space="preserve"> района</w:t>
      </w:r>
      <w:r>
        <w:rPr>
          <w:color w:val="000000"/>
          <w:spacing w:val="-3"/>
          <w:sz w:val="28"/>
          <w:szCs w:val="28"/>
        </w:rPr>
        <w:t>,</w:t>
      </w:r>
      <w:r w:rsidRPr="006C5D00">
        <w:rPr>
          <w:color w:val="000000"/>
          <w:spacing w:val="-3"/>
          <w:sz w:val="28"/>
          <w:szCs w:val="28"/>
        </w:rPr>
        <w:t xml:space="preserve"> </w:t>
      </w:r>
      <w:r w:rsidRPr="00042CB0">
        <w:rPr>
          <w:spacing w:val="-3"/>
          <w:sz w:val="28"/>
          <w:szCs w:val="28"/>
        </w:rPr>
        <w:t>приоритетными видами пре</w:t>
      </w:r>
      <w:r w:rsidRPr="00042CB0">
        <w:rPr>
          <w:spacing w:val="-3"/>
          <w:sz w:val="28"/>
          <w:szCs w:val="28"/>
        </w:rPr>
        <w:t>д</w:t>
      </w:r>
      <w:r w:rsidRPr="00042CB0">
        <w:rPr>
          <w:spacing w:val="-3"/>
          <w:sz w:val="28"/>
          <w:szCs w:val="28"/>
        </w:rPr>
        <w:t>принимательской деятельности для осуществления поддержки в рамках реал</w:t>
      </w:r>
      <w:r w:rsidRPr="00042CB0">
        <w:rPr>
          <w:spacing w:val="-3"/>
          <w:sz w:val="28"/>
          <w:szCs w:val="28"/>
        </w:rPr>
        <w:t>и</w:t>
      </w:r>
      <w:r w:rsidRPr="00042CB0">
        <w:rPr>
          <w:spacing w:val="-3"/>
          <w:sz w:val="28"/>
          <w:szCs w:val="28"/>
        </w:rPr>
        <w:t xml:space="preserve">зации мероприятий </w:t>
      </w:r>
      <w:r w:rsidR="000B200D">
        <w:rPr>
          <w:spacing w:val="-3"/>
          <w:sz w:val="28"/>
          <w:szCs w:val="28"/>
        </w:rPr>
        <w:t>П</w:t>
      </w:r>
      <w:r w:rsidRPr="00042CB0">
        <w:rPr>
          <w:spacing w:val="-3"/>
          <w:sz w:val="28"/>
          <w:szCs w:val="28"/>
        </w:rPr>
        <w:t>рограммы являются:</w:t>
      </w:r>
    </w:p>
    <w:p w14:paraId="302A780C" w14:textId="441AF0F1" w:rsidR="00970C5F" w:rsidRDefault="002A4096" w:rsidP="00D62623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970C5F">
        <w:rPr>
          <w:sz w:val="28"/>
          <w:szCs w:val="28"/>
        </w:rPr>
        <w:t>производство и переработка сельскохозяйственной продукции, загот</w:t>
      </w:r>
      <w:r w:rsidR="00970C5F">
        <w:rPr>
          <w:sz w:val="28"/>
          <w:szCs w:val="28"/>
        </w:rPr>
        <w:t>о</w:t>
      </w:r>
      <w:r w:rsidR="00970C5F">
        <w:rPr>
          <w:sz w:val="28"/>
          <w:szCs w:val="28"/>
        </w:rPr>
        <w:t>вительная деятельность;</w:t>
      </w:r>
    </w:p>
    <w:p w14:paraId="684C1F07" w14:textId="77777777" w:rsidR="005D329F" w:rsidRPr="00C65A59" w:rsidRDefault="005D329F" w:rsidP="00D62623">
      <w:pPr>
        <w:pStyle w:val="indent"/>
        <w:numPr>
          <w:ilvl w:val="0"/>
          <w:numId w:val="34"/>
        </w:numPr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65A59">
        <w:rPr>
          <w:sz w:val="28"/>
          <w:szCs w:val="28"/>
        </w:rPr>
        <w:lastRenderedPageBreak/>
        <w:t>приобретение технологического оборудования по выпуску высококач</w:t>
      </w:r>
      <w:r w:rsidRPr="00C65A59">
        <w:rPr>
          <w:sz w:val="28"/>
          <w:szCs w:val="28"/>
        </w:rPr>
        <w:t>е</w:t>
      </w:r>
      <w:r w:rsidRPr="00C65A59">
        <w:rPr>
          <w:sz w:val="28"/>
          <w:szCs w:val="28"/>
        </w:rPr>
        <w:t xml:space="preserve">ственной и конкурентоспособной продукции; </w:t>
      </w:r>
    </w:p>
    <w:p w14:paraId="4B4F3200" w14:textId="3D19C7FA" w:rsidR="005D329F" w:rsidRPr="00C65A59" w:rsidRDefault="002A4096" w:rsidP="00D62623">
      <w:pPr>
        <w:pStyle w:val="indent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329F" w:rsidRPr="00C65A59">
        <w:rPr>
          <w:sz w:val="28"/>
          <w:szCs w:val="28"/>
        </w:rPr>
        <w:t>улучшение экологической</w:t>
      </w:r>
      <w:r w:rsidR="00F833D0">
        <w:rPr>
          <w:sz w:val="28"/>
          <w:szCs w:val="28"/>
        </w:rPr>
        <w:t xml:space="preserve"> обстановки на территории района</w:t>
      </w:r>
      <w:r w:rsidR="005D329F" w:rsidRPr="00C65A59">
        <w:rPr>
          <w:sz w:val="28"/>
          <w:szCs w:val="28"/>
        </w:rPr>
        <w:t xml:space="preserve">; </w:t>
      </w:r>
    </w:p>
    <w:p w14:paraId="383DF767" w14:textId="6CD786B0" w:rsidR="005D329F" w:rsidRPr="002A071B" w:rsidRDefault="002A4096" w:rsidP="00D62623">
      <w:pPr>
        <w:pStyle w:val="indent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329F" w:rsidRPr="00871958">
        <w:rPr>
          <w:sz w:val="28"/>
          <w:szCs w:val="28"/>
        </w:rPr>
        <w:t xml:space="preserve">производство социально-значимой продукции и услуг; </w:t>
      </w:r>
      <w:r w:rsidR="005D329F" w:rsidRPr="002A071B">
        <w:rPr>
          <w:sz w:val="28"/>
          <w:szCs w:val="28"/>
        </w:rPr>
        <w:t xml:space="preserve"> </w:t>
      </w:r>
    </w:p>
    <w:p w14:paraId="3C48F63F" w14:textId="589A18A1" w:rsidR="00485802" w:rsidRDefault="00503DEF" w:rsidP="00D62623">
      <w:pPr>
        <w:shd w:val="clear" w:color="auto" w:fill="FFFFFF"/>
        <w:ind w:firstLine="36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5D329F" w:rsidRPr="00726AE2">
        <w:rPr>
          <w:snapToGrid w:val="0"/>
          <w:sz w:val="28"/>
          <w:szCs w:val="28"/>
        </w:rPr>
        <w:t>деятельность в социальн</w:t>
      </w:r>
      <w:r w:rsidR="00485802">
        <w:rPr>
          <w:snapToGrid w:val="0"/>
          <w:sz w:val="28"/>
          <w:szCs w:val="28"/>
        </w:rPr>
        <w:t>о-значимых для муниципального района</w:t>
      </w:r>
      <w:r w:rsidR="005D329F" w:rsidRPr="00726AE2">
        <w:rPr>
          <w:snapToGrid w:val="0"/>
          <w:sz w:val="28"/>
          <w:szCs w:val="28"/>
        </w:rPr>
        <w:t xml:space="preserve"> отра</w:t>
      </w:r>
      <w:r w:rsidR="005D329F" w:rsidRPr="00726AE2">
        <w:rPr>
          <w:snapToGrid w:val="0"/>
          <w:sz w:val="28"/>
          <w:szCs w:val="28"/>
        </w:rPr>
        <w:t>с</w:t>
      </w:r>
      <w:r w:rsidR="005D329F" w:rsidRPr="00726AE2">
        <w:rPr>
          <w:snapToGrid w:val="0"/>
          <w:sz w:val="28"/>
          <w:szCs w:val="28"/>
        </w:rPr>
        <w:t>лях</w:t>
      </w:r>
      <w:r w:rsidR="005D329F">
        <w:rPr>
          <w:snapToGrid w:val="0"/>
          <w:sz w:val="28"/>
          <w:szCs w:val="28"/>
        </w:rPr>
        <w:t xml:space="preserve"> (здравоохранение, образование, физкультура и спорт, жилищно-коммунальное хозяйство и </w:t>
      </w:r>
      <w:r w:rsidR="00720FF3">
        <w:rPr>
          <w:snapToGrid w:val="0"/>
          <w:sz w:val="28"/>
          <w:szCs w:val="28"/>
        </w:rPr>
        <w:t>благоустройство</w:t>
      </w:r>
      <w:r w:rsidR="005D329F">
        <w:rPr>
          <w:snapToGrid w:val="0"/>
          <w:sz w:val="28"/>
          <w:szCs w:val="28"/>
        </w:rPr>
        <w:t>)</w:t>
      </w:r>
      <w:r w:rsidR="00006304">
        <w:rPr>
          <w:snapToGrid w:val="0"/>
          <w:sz w:val="28"/>
          <w:szCs w:val="28"/>
        </w:rPr>
        <w:t>;</w:t>
      </w:r>
    </w:p>
    <w:p w14:paraId="561BA1D5" w14:textId="4A780B68" w:rsidR="00970C5F" w:rsidRDefault="002A4096" w:rsidP="00D62623">
      <w:pPr>
        <w:shd w:val="clear" w:color="auto" w:fill="FFFFFF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006304">
        <w:rPr>
          <w:snapToGrid w:val="0"/>
          <w:sz w:val="28"/>
          <w:szCs w:val="28"/>
        </w:rPr>
        <w:t>ремесленная деятельность, народные художественные промыслы</w:t>
      </w:r>
      <w:r>
        <w:rPr>
          <w:snapToGrid w:val="0"/>
          <w:sz w:val="28"/>
          <w:szCs w:val="28"/>
        </w:rPr>
        <w:t>;</w:t>
      </w:r>
      <w:r w:rsidR="00970C5F">
        <w:rPr>
          <w:snapToGrid w:val="0"/>
          <w:sz w:val="28"/>
          <w:szCs w:val="28"/>
        </w:rPr>
        <w:t xml:space="preserve">            </w:t>
      </w:r>
    </w:p>
    <w:p w14:paraId="7D1C4523" w14:textId="28260319" w:rsidR="00006304" w:rsidRPr="00970C5F" w:rsidRDefault="00970C5F" w:rsidP="00D62623">
      <w:pPr>
        <w:shd w:val="clear" w:color="auto" w:fill="FFFFFF"/>
        <w:ind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- предоставление услуг в области животноводства.</w:t>
      </w:r>
    </w:p>
    <w:p w14:paraId="40954AF9" w14:textId="2C5DA3FF" w:rsidR="00485802" w:rsidRPr="006212F7" w:rsidRDefault="00485802" w:rsidP="00D62623">
      <w:pPr>
        <w:shd w:val="clear" w:color="auto" w:fill="FFFFFF"/>
        <w:ind w:firstLine="567"/>
        <w:jc w:val="both"/>
        <w:rPr>
          <w:sz w:val="28"/>
          <w:szCs w:val="28"/>
        </w:rPr>
      </w:pPr>
      <w:r w:rsidRPr="006212F7">
        <w:rPr>
          <w:color w:val="000000"/>
          <w:spacing w:val="1"/>
          <w:sz w:val="28"/>
          <w:szCs w:val="28"/>
        </w:rPr>
        <w:t xml:space="preserve">В ходе выполнения мероприятий </w:t>
      </w:r>
      <w:r w:rsidR="000B200D">
        <w:rPr>
          <w:color w:val="000000"/>
          <w:spacing w:val="1"/>
          <w:sz w:val="28"/>
          <w:szCs w:val="28"/>
        </w:rPr>
        <w:t>П</w:t>
      </w:r>
      <w:r w:rsidRPr="006212F7">
        <w:rPr>
          <w:color w:val="000000"/>
          <w:spacing w:val="1"/>
          <w:sz w:val="28"/>
          <w:szCs w:val="28"/>
        </w:rPr>
        <w:t>рограммы основные усилия и сре</w:t>
      </w:r>
      <w:r w:rsidRPr="006212F7">
        <w:rPr>
          <w:color w:val="000000"/>
          <w:spacing w:val="1"/>
          <w:sz w:val="28"/>
          <w:szCs w:val="28"/>
        </w:rPr>
        <w:t>д</w:t>
      </w:r>
      <w:r w:rsidRPr="006212F7">
        <w:rPr>
          <w:color w:val="000000"/>
          <w:spacing w:val="1"/>
          <w:sz w:val="28"/>
          <w:szCs w:val="28"/>
        </w:rPr>
        <w:t>с</w:t>
      </w:r>
      <w:r w:rsidRPr="006212F7">
        <w:rPr>
          <w:color w:val="000000"/>
          <w:sz w:val="28"/>
          <w:szCs w:val="28"/>
        </w:rPr>
        <w:t>тва будут направлены на предоставл</w:t>
      </w:r>
      <w:r w:rsidRPr="006212F7">
        <w:rPr>
          <w:color w:val="000000"/>
          <w:spacing w:val="4"/>
          <w:sz w:val="28"/>
          <w:szCs w:val="28"/>
        </w:rPr>
        <w:t>ение субъектам малого предприним</w:t>
      </w:r>
      <w:r w:rsidRPr="006212F7">
        <w:rPr>
          <w:color w:val="000000"/>
          <w:spacing w:val="4"/>
          <w:sz w:val="28"/>
          <w:szCs w:val="28"/>
        </w:rPr>
        <w:t>а</w:t>
      </w:r>
      <w:r w:rsidRPr="006212F7">
        <w:rPr>
          <w:color w:val="000000"/>
          <w:spacing w:val="4"/>
          <w:sz w:val="28"/>
          <w:szCs w:val="28"/>
        </w:rPr>
        <w:t>тельства комплекса услуг по всем ас</w:t>
      </w:r>
      <w:r w:rsidRPr="006212F7">
        <w:rPr>
          <w:color w:val="000000"/>
          <w:sz w:val="28"/>
          <w:szCs w:val="28"/>
        </w:rPr>
        <w:t xml:space="preserve">пектам ведения предпринимательской деятельности на основе дальнейшего </w:t>
      </w:r>
      <w:r w:rsidR="00503DEF">
        <w:rPr>
          <w:color w:val="000000"/>
          <w:spacing w:val="-1"/>
          <w:sz w:val="28"/>
          <w:szCs w:val="28"/>
        </w:rPr>
        <w:t>развития</w:t>
      </w:r>
      <w:r w:rsidRPr="006212F7">
        <w:rPr>
          <w:color w:val="000000"/>
          <w:spacing w:val="-1"/>
          <w:sz w:val="28"/>
          <w:szCs w:val="28"/>
        </w:rPr>
        <w:t xml:space="preserve"> поддержки малого предпр</w:t>
      </w:r>
      <w:r w:rsidRPr="006212F7">
        <w:rPr>
          <w:color w:val="000000"/>
          <w:spacing w:val="-1"/>
          <w:sz w:val="28"/>
          <w:szCs w:val="28"/>
        </w:rPr>
        <w:t>и</w:t>
      </w:r>
      <w:r w:rsidRPr="006212F7">
        <w:rPr>
          <w:color w:val="000000"/>
          <w:spacing w:val="-1"/>
          <w:sz w:val="28"/>
          <w:szCs w:val="28"/>
        </w:rPr>
        <w:t>нимательства, что в дальнейшем позволит перейти к реализации мер по п</w:t>
      </w:r>
      <w:r w:rsidRPr="006212F7">
        <w:rPr>
          <w:color w:val="000000"/>
          <w:spacing w:val="-1"/>
          <w:sz w:val="28"/>
          <w:szCs w:val="28"/>
        </w:rPr>
        <w:t>о</w:t>
      </w:r>
      <w:r w:rsidRPr="006212F7">
        <w:rPr>
          <w:color w:val="000000"/>
          <w:spacing w:val="-1"/>
          <w:sz w:val="28"/>
          <w:szCs w:val="28"/>
        </w:rPr>
        <w:t xml:space="preserve">вышению </w:t>
      </w:r>
      <w:r w:rsidRPr="006212F7">
        <w:rPr>
          <w:color w:val="000000"/>
          <w:sz w:val="28"/>
          <w:szCs w:val="28"/>
        </w:rPr>
        <w:t>эффективности деятельности малого предпринимательства с уч</w:t>
      </w:r>
      <w:r w:rsidRPr="006212F7">
        <w:rPr>
          <w:color w:val="000000"/>
          <w:sz w:val="28"/>
          <w:szCs w:val="28"/>
        </w:rPr>
        <w:t>е</w:t>
      </w:r>
      <w:r w:rsidRPr="006212F7">
        <w:rPr>
          <w:color w:val="000000"/>
          <w:sz w:val="28"/>
          <w:szCs w:val="28"/>
        </w:rPr>
        <w:t>том создан</w:t>
      </w:r>
      <w:r w:rsidRPr="006212F7">
        <w:rPr>
          <w:color w:val="000000"/>
          <w:sz w:val="28"/>
          <w:szCs w:val="28"/>
        </w:rPr>
        <w:softHyphen/>
      </w:r>
      <w:r w:rsidRPr="006212F7">
        <w:rPr>
          <w:color w:val="000000"/>
          <w:spacing w:val="-1"/>
          <w:sz w:val="28"/>
          <w:szCs w:val="28"/>
        </w:rPr>
        <w:t>ных условий.</w:t>
      </w:r>
    </w:p>
    <w:p w14:paraId="3A6A04A7" w14:textId="2E8BF663" w:rsidR="00354B8B" w:rsidRDefault="00485802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предусматривается также ряд мероприятий: проведение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зонных выставок (ярмарок) </w:t>
      </w:r>
      <w:r w:rsidRPr="002B45EF">
        <w:rPr>
          <w:sz w:val="28"/>
          <w:szCs w:val="28"/>
        </w:rPr>
        <w:t>продукции</w:t>
      </w:r>
      <w:r w:rsidR="002B45EF" w:rsidRPr="002B45EF">
        <w:rPr>
          <w:sz w:val="28"/>
          <w:szCs w:val="28"/>
        </w:rPr>
        <w:t>,</w:t>
      </w:r>
      <w:r w:rsidR="002B45EF">
        <w:rPr>
          <w:color w:val="FF0000"/>
          <w:sz w:val="28"/>
          <w:szCs w:val="28"/>
        </w:rPr>
        <w:t xml:space="preserve"> </w:t>
      </w:r>
      <w:r w:rsidR="00A4155C" w:rsidRPr="002B45EF">
        <w:rPr>
          <w:sz w:val="28"/>
          <w:szCs w:val="28"/>
        </w:rPr>
        <w:t>участие в краевых конкурсах на ок</w:t>
      </w:r>
      <w:r w:rsidR="00A4155C" w:rsidRPr="002B45EF">
        <w:rPr>
          <w:sz w:val="28"/>
          <w:szCs w:val="28"/>
        </w:rPr>
        <w:t>а</w:t>
      </w:r>
      <w:r w:rsidR="00A4155C" w:rsidRPr="002B45EF">
        <w:rPr>
          <w:sz w:val="28"/>
          <w:szCs w:val="28"/>
        </w:rPr>
        <w:t>зание государственной поддержки, по повышению имиджа предпринимателя в районе.</w:t>
      </w:r>
      <w:r w:rsidR="002A4096">
        <w:rPr>
          <w:sz w:val="28"/>
          <w:szCs w:val="28"/>
        </w:rPr>
        <w:t xml:space="preserve"> </w:t>
      </w:r>
    </w:p>
    <w:p w14:paraId="1F530C4E" w14:textId="77777777" w:rsidR="000F74FC" w:rsidRPr="002B45EF" w:rsidRDefault="000F74FC" w:rsidP="00D62623">
      <w:pPr>
        <w:ind w:firstLine="567"/>
        <w:jc w:val="both"/>
        <w:rPr>
          <w:sz w:val="28"/>
          <w:szCs w:val="28"/>
        </w:rPr>
      </w:pPr>
    </w:p>
    <w:p w14:paraId="3F3C6C63" w14:textId="1FF34108" w:rsidR="00E86968" w:rsidRPr="00E86968" w:rsidRDefault="00E86968" w:rsidP="00D62623">
      <w:pPr>
        <w:keepNext/>
        <w:keepLines/>
        <w:widowControl w:val="0"/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2" w:name="bookmark4"/>
      <w:r>
        <w:rPr>
          <w:b/>
          <w:bCs/>
          <w:color w:val="000000"/>
          <w:sz w:val="28"/>
          <w:szCs w:val="28"/>
          <w:lang w:bidi="ru-RU"/>
        </w:rPr>
        <w:t>2</w:t>
      </w:r>
      <w:r w:rsidRPr="00E86968">
        <w:rPr>
          <w:b/>
          <w:bCs/>
          <w:color w:val="000000"/>
          <w:sz w:val="28"/>
          <w:szCs w:val="28"/>
          <w:lang w:bidi="ru-RU"/>
        </w:rPr>
        <w:t>. Ресурсное обеспечение Программы и сроки реализации</w:t>
      </w:r>
      <w:r w:rsidRPr="00E86968">
        <w:rPr>
          <w:b/>
          <w:bCs/>
          <w:color w:val="000000"/>
          <w:sz w:val="28"/>
          <w:szCs w:val="28"/>
          <w:lang w:bidi="ru-RU"/>
        </w:rPr>
        <w:br/>
        <w:t>мероприятий</w:t>
      </w:r>
      <w:bookmarkEnd w:id="2"/>
    </w:p>
    <w:p w14:paraId="0C16E237" w14:textId="2C0EE6DA" w:rsidR="00E86968" w:rsidRDefault="00E86968" w:rsidP="00D62623">
      <w:pPr>
        <w:widowControl w:val="0"/>
        <w:ind w:firstLine="567"/>
        <w:jc w:val="both"/>
        <w:rPr>
          <w:sz w:val="28"/>
          <w:szCs w:val="28"/>
          <w:lang w:bidi="ru-RU"/>
        </w:rPr>
      </w:pPr>
      <w:r w:rsidRPr="001303CC">
        <w:rPr>
          <w:sz w:val="28"/>
          <w:szCs w:val="28"/>
          <w:lang w:bidi="ru-RU"/>
        </w:rPr>
        <w:t xml:space="preserve">Финансовые средства </w:t>
      </w:r>
      <w:r w:rsidR="00DA0D17" w:rsidRPr="001303CC">
        <w:rPr>
          <w:sz w:val="28"/>
          <w:szCs w:val="28"/>
          <w:lang w:bidi="ru-RU"/>
        </w:rPr>
        <w:t>П</w:t>
      </w:r>
      <w:r w:rsidRPr="001303CC">
        <w:rPr>
          <w:sz w:val="28"/>
          <w:szCs w:val="28"/>
          <w:lang w:bidi="ru-RU"/>
        </w:rPr>
        <w:t xml:space="preserve">рограммы </w:t>
      </w:r>
      <w:r w:rsidR="00927312" w:rsidRPr="001303CC">
        <w:rPr>
          <w:sz w:val="28"/>
          <w:szCs w:val="28"/>
          <w:lang w:bidi="ru-RU"/>
        </w:rPr>
        <w:t xml:space="preserve">на 2026 год </w:t>
      </w:r>
      <w:r w:rsidRPr="001303CC">
        <w:rPr>
          <w:sz w:val="28"/>
          <w:szCs w:val="28"/>
          <w:lang w:bidi="ru-RU"/>
        </w:rPr>
        <w:t>не предусмотрены.</w:t>
      </w:r>
    </w:p>
    <w:p w14:paraId="26D83573" w14:textId="77777777" w:rsidR="00D62623" w:rsidRDefault="00D62623" w:rsidP="00D62623">
      <w:pPr>
        <w:widowControl w:val="0"/>
        <w:ind w:firstLine="567"/>
        <w:jc w:val="both"/>
        <w:rPr>
          <w:sz w:val="28"/>
          <w:szCs w:val="28"/>
          <w:lang w:bidi="ru-RU"/>
        </w:rPr>
      </w:pPr>
    </w:p>
    <w:tbl>
      <w:tblPr>
        <w:tblW w:w="96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985"/>
        <w:gridCol w:w="1843"/>
        <w:gridCol w:w="1848"/>
      </w:tblGrid>
      <w:tr w:rsidR="00927312" w:rsidRPr="005C56A2" w14:paraId="0C3F1239" w14:textId="77777777" w:rsidTr="005C56A2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D8AE0D0" w14:textId="77777777" w:rsidR="00927312" w:rsidRPr="005C56A2" w:rsidRDefault="00927312" w:rsidP="00D62623">
            <w:pPr>
              <w:pStyle w:val="12"/>
              <w:jc w:val="center"/>
              <w:outlineLvl w:val="4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3DF6553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Объемы финансирования, тыс. руб.</w:t>
            </w:r>
          </w:p>
        </w:tc>
      </w:tr>
      <w:tr w:rsidR="00927312" w:rsidRPr="005C56A2" w14:paraId="2C403675" w14:textId="77777777" w:rsidTr="005C56A2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CBDA" w14:textId="77777777" w:rsidR="00927312" w:rsidRPr="005C56A2" w:rsidRDefault="00927312" w:rsidP="00D62623">
            <w:pPr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5B5E69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D41B16C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в том числе по годам</w:t>
            </w:r>
          </w:p>
        </w:tc>
      </w:tr>
      <w:tr w:rsidR="00927312" w:rsidRPr="005C56A2" w14:paraId="1B991FB1" w14:textId="77777777" w:rsidTr="005C56A2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DF27" w14:textId="77777777" w:rsidR="00927312" w:rsidRPr="005C56A2" w:rsidRDefault="00927312" w:rsidP="00D62623">
            <w:pPr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9AEE" w14:textId="77777777" w:rsidR="00927312" w:rsidRPr="005C56A2" w:rsidRDefault="00927312" w:rsidP="00D62623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8A8C67" w14:textId="16175FBD" w:rsidR="00927312" w:rsidRPr="005C56A2" w:rsidRDefault="00927312" w:rsidP="00D62623">
            <w:pPr>
              <w:pStyle w:val="12"/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2027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700C6B" w14:textId="32EF32D2" w:rsidR="00927312" w:rsidRPr="005C56A2" w:rsidRDefault="00927312" w:rsidP="00D62623">
            <w:pPr>
              <w:pStyle w:val="12"/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2028</w:t>
            </w:r>
          </w:p>
        </w:tc>
      </w:tr>
      <w:tr w:rsidR="00927312" w:rsidRPr="005C56A2" w14:paraId="0AAB74DE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C619354" w14:textId="77777777" w:rsidR="00927312" w:rsidRPr="005C56A2" w:rsidRDefault="00927312" w:rsidP="00D62623">
            <w:pPr>
              <w:pStyle w:val="12"/>
              <w:outlineLvl w:val="4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Итого по программе,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65DE90A" w14:textId="71743C4D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BC1F135" w14:textId="18AA25D9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3C9400F" w14:textId="788A8D79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300</w:t>
            </w:r>
            <w:r w:rsidR="005C56A2">
              <w:rPr>
                <w:sz w:val="28"/>
                <w:szCs w:val="28"/>
              </w:rPr>
              <w:t>,0</w:t>
            </w:r>
          </w:p>
        </w:tc>
      </w:tr>
      <w:tr w:rsidR="00927312" w:rsidRPr="005C56A2" w14:paraId="1944E44E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EAF0E09" w14:textId="587E3EF0" w:rsidR="00927312" w:rsidRPr="005C56A2" w:rsidRDefault="00927312" w:rsidP="00D62623">
            <w:pPr>
              <w:pStyle w:val="12"/>
              <w:numPr>
                <w:ilvl w:val="0"/>
                <w:numId w:val="42"/>
              </w:numPr>
              <w:tabs>
                <w:tab w:val="clear" w:pos="720"/>
                <w:tab w:val="left" w:pos="513"/>
              </w:tabs>
              <w:ind w:left="0" w:firstLine="230"/>
              <w:outlineLvl w:val="4"/>
              <w:rPr>
                <w:snapToGrid w:val="0"/>
                <w:sz w:val="28"/>
                <w:szCs w:val="28"/>
              </w:rPr>
            </w:pPr>
            <w:r w:rsidRPr="005C56A2">
              <w:rPr>
                <w:snapToGrid w:val="0"/>
                <w:sz w:val="28"/>
                <w:szCs w:val="28"/>
              </w:rPr>
              <w:t>бюджет муниципальног</w:t>
            </w:r>
            <w:r w:rsidR="005C56A2">
              <w:rPr>
                <w:snapToGrid w:val="0"/>
                <w:sz w:val="28"/>
                <w:szCs w:val="28"/>
              </w:rPr>
              <w:t xml:space="preserve">о </w:t>
            </w:r>
            <w:r w:rsidRPr="005C56A2">
              <w:rPr>
                <w:snapToGrid w:val="0"/>
                <w:sz w:val="28"/>
                <w:szCs w:val="28"/>
              </w:rPr>
              <w:t>района «Шилкинский район»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BA619C" w14:textId="6E263A9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F7EB5" w14:textId="6D9D254C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6B5913" w14:textId="7CED743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250</w:t>
            </w:r>
            <w:r w:rsidR="005C56A2">
              <w:rPr>
                <w:sz w:val="28"/>
                <w:szCs w:val="28"/>
              </w:rPr>
              <w:t>,0</w:t>
            </w:r>
          </w:p>
        </w:tc>
      </w:tr>
      <w:tr w:rsidR="00927312" w:rsidRPr="005C56A2" w14:paraId="24DB5CEC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2F732DF" w14:textId="77777777" w:rsidR="00927312" w:rsidRPr="005C56A2" w:rsidRDefault="00927312" w:rsidP="00D62623">
            <w:pPr>
              <w:pStyle w:val="12"/>
              <w:numPr>
                <w:ilvl w:val="0"/>
                <w:numId w:val="42"/>
              </w:numPr>
              <w:tabs>
                <w:tab w:val="clear" w:pos="720"/>
                <w:tab w:val="left" w:pos="513"/>
              </w:tabs>
              <w:ind w:left="0" w:firstLine="230"/>
              <w:outlineLvl w:val="4"/>
              <w:rPr>
                <w:snapToGrid w:val="0"/>
                <w:sz w:val="28"/>
                <w:szCs w:val="28"/>
              </w:rPr>
            </w:pPr>
            <w:r w:rsidRPr="005C56A2">
              <w:rPr>
                <w:snapToGrid w:val="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6740C5" w14:textId="5BE0C35E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2CA267" w14:textId="5815C21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D46960" w14:textId="2377C12E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</w:t>
            </w:r>
            <w:r w:rsidR="005C56A2">
              <w:rPr>
                <w:sz w:val="28"/>
                <w:szCs w:val="28"/>
              </w:rPr>
              <w:t>,0</w:t>
            </w:r>
          </w:p>
        </w:tc>
      </w:tr>
    </w:tbl>
    <w:p w14:paraId="64F1200F" w14:textId="77777777" w:rsidR="00E86968" w:rsidRDefault="00E86968" w:rsidP="00D62623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  <w:r w:rsidRPr="00E86968">
        <w:rPr>
          <w:color w:val="000000"/>
          <w:sz w:val="28"/>
          <w:szCs w:val="28"/>
          <w:lang w:bidi="ru-RU"/>
        </w:rPr>
        <w:t>Перечень основных мероприятий Программы и плановые значения ожидаемых результатов по годам реализации представлены в приложении к настоящей Программе.</w:t>
      </w:r>
    </w:p>
    <w:p w14:paraId="500BC0DC" w14:textId="77777777" w:rsidR="000F74FC" w:rsidRPr="00E86968" w:rsidRDefault="000F74FC" w:rsidP="00D62623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</w:p>
    <w:p w14:paraId="38661FF9" w14:textId="47B2C61C" w:rsidR="00692FD8" w:rsidRPr="00BE3253" w:rsidRDefault="00E86968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514D7A">
        <w:rPr>
          <w:b/>
          <w:sz w:val="28"/>
          <w:szCs w:val="28"/>
        </w:rPr>
        <w:t xml:space="preserve">Механизм реализации </w:t>
      </w:r>
      <w:r w:rsidR="00DA0D17">
        <w:rPr>
          <w:b/>
          <w:sz w:val="28"/>
          <w:szCs w:val="28"/>
        </w:rPr>
        <w:t>П</w:t>
      </w:r>
      <w:r w:rsidR="00514D7A">
        <w:rPr>
          <w:b/>
          <w:sz w:val="28"/>
          <w:szCs w:val="28"/>
        </w:rPr>
        <w:t>рограммы</w:t>
      </w:r>
    </w:p>
    <w:p w14:paraId="3A74073E" w14:textId="200FAEB4" w:rsidR="00F22350" w:rsidRDefault="002A4096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F28" w:rsidRPr="00B354D3">
        <w:rPr>
          <w:sz w:val="28"/>
          <w:szCs w:val="28"/>
        </w:rPr>
        <w:t xml:space="preserve">Механизм реализации </w:t>
      </w:r>
      <w:r w:rsidR="008B24A3">
        <w:rPr>
          <w:sz w:val="28"/>
          <w:szCs w:val="28"/>
        </w:rPr>
        <w:t>П</w:t>
      </w:r>
      <w:r w:rsidR="00287F28" w:rsidRPr="00B354D3">
        <w:rPr>
          <w:sz w:val="28"/>
          <w:szCs w:val="28"/>
        </w:rPr>
        <w:t>рограммы предполагает оказание</w:t>
      </w:r>
      <w:r w:rsidR="00CE573C" w:rsidRPr="00B354D3">
        <w:rPr>
          <w:sz w:val="28"/>
          <w:szCs w:val="28"/>
        </w:rPr>
        <w:t xml:space="preserve"> организац</w:t>
      </w:r>
      <w:r w:rsidR="00CE573C" w:rsidRPr="00B354D3">
        <w:rPr>
          <w:sz w:val="28"/>
          <w:szCs w:val="28"/>
        </w:rPr>
        <w:t>и</w:t>
      </w:r>
      <w:r w:rsidR="00CE573C" w:rsidRPr="00B354D3">
        <w:rPr>
          <w:sz w:val="28"/>
          <w:szCs w:val="28"/>
        </w:rPr>
        <w:t>онной</w:t>
      </w:r>
      <w:r w:rsidR="003315E9" w:rsidRPr="00B354D3">
        <w:rPr>
          <w:snapToGrid w:val="0"/>
          <w:sz w:val="28"/>
        </w:rPr>
        <w:t>, информацион</w:t>
      </w:r>
      <w:r w:rsidR="00CE573C" w:rsidRPr="00B354D3">
        <w:rPr>
          <w:snapToGrid w:val="0"/>
          <w:sz w:val="28"/>
        </w:rPr>
        <w:t>но-</w:t>
      </w:r>
      <w:r w:rsidR="003315E9" w:rsidRPr="00B354D3">
        <w:rPr>
          <w:snapToGrid w:val="0"/>
          <w:sz w:val="28"/>
        </w:rPr>
        <w:t>консультационной</w:t>
      </w:r>
      <w:r w:rsidR="008F7808" w:rsidRPr="00B354D3">
        <w:rPr>
          <w:sz w:val="28"/>
          <w:szCs w:val="28"/>
        </w:rPr>
        <w:t xml:space="preserve">, </w:t>
      </w:r>
      <w:r w:rsidR="00CE573C" w:rsidRPr="00B354D3">
        <w:rPr>
          <w:snapToGrid w:val="0"/>
          <w:sz w:val="28"/>
        </w:rPr>
        <w:t>финансовой и имущественной</w:t>
      </w:r>
      <w:r w:rsidR="00CE573C" w:rsidRPr="00B354D3">
        <w:rPr>
          <w:sz w:val="28"/>
          <w:szCs w:val="28"/>
        </w:rPr>
        <w:t xml:space="preserve"> поддержки, </w:t>
      </w:r>
      <w:r w:rsidR="00752669" w:rsidRPr="00B354D3">
        <w:rPr>
          <w:sz w:val="28"/>
          <w:szCs w:val="28"/>
        </w:rPr>
        <w:t>предусмотренной в рамках реализации</w:t>
      </w:r>
      <w:r w:rsidR="008F7808" w:rsidRPr="00B354D3">
        <w:rPr>
          <w:sz w:val="28"/>
          <w:szCs w:val="28"/>
        </w:rPr>
        <w:t xml:space="preserve"> мероприяти</w:t>
      </w:r>
      <w:r w:rsidR="00752669" w:rsidRPr="00B354D3">
        <w:rPr>
          <w:sz w:val="28"/>
          <w:szCs w:val="28"/>
        </w:rPr>
        <w:t>й</w:t>
      </w:r>
      <w:r w:rsidR="008F7808" w:rsidRPr="00B354D3">
        <w:rPr>
          <w:sz w:val="28"/>
          <w:szCs w:val="28"/>
        </w:rPr>
        <w:t xml:space="preserve"> настоящей программы</w:t>
      </w:r>
      <w:r w:rsidR="009826E3" w:rsidRPr="009826E3">
        <w:rPr>
          <w:sz w:val="28"/>
          <w:szCs w:val="28"/>
        </w:rPr>
        <w:t xml:space="preserve"> </w:t>
      </w:r>
      <w:r w:rsidR="009826E3">
        <w:rPr>
          <w:sz w:val="28"/>
          <w:szCs w:val="28"/>
        </w:rPr>
        <w:t>и в соответствии с действующим законодательством</w:t>
      </w:r>
      <w:r w:rsidR="008F7808" w:rsidRPr="00B354D3">
        <w:rPr>
          <w:sz w:val="28"/>
          <w:szCs w:val="28"/>
        </w:rPr>
        <w:t>,</w:t>
      </w:r>
      <w:r w:rsidR="00287F28" w:rsidRPr="00B354D3">
        <w:rPr>
          <w:sz w:val="28"/>
          <w:szCs w:val="28"/>
        </w:rPr>
        <w:t xml:space="preserve"> </w:t>
      </w:r>
      <w:r w:rsidR="003315E9" w:rsidRPr="00B354D3">
        <w:rPr>
          <w:sz w:val="28"/>
          <w:szCs w:val="28"/>
        </w:rPr>
        <w:t xml:space="preserve">субъектам малого и среднего предпринимательства, </w:t>
      </w:r>
      <w:r w:rsidR="0093239A" w:rsidRPr="001502D4">
        <w:rPr>
          <w:color w:val="000000" w:themeColor="text1"/>
          <w:sz w:val="28"/>
          <w:szCs w:val="28"/>
        </w:rPr>
        <w:t>за счет средств бюджета муниц</w:t>
      </w:r>
      <w:r w:rsidR="0093239A" w:rsidRPr="001502D4">
        <w:rPr>
          <w:color w:val="000000" w:themeColor="text1"/>
          <w:sz w:val="28"/>
          <w:szCs w:val="28"/>
        </w:rPr>
        <w:t>и</w:t>
      </w:r>
      <w:r w:rsidR="0093239A" w:rsidRPr="001502D4">
        <w:rPr>
          <w:color w:val="000000" w:themeColor="text1"/>
          <w:sz w:val="28"/>
          <w:szCs w:val="28"/>
        </w:rPr>
        <w:t>пального района "Шилкинский район</w:t>
      </w:r>
      <w:r w:rsidR="00287F28" w:rsidRPr="001502D4">
        <w:rPr>
          <w:color w:val="000000" w:themeColor="text1"/>
          <w:sz w:val="28"/>
          <w:szCs w:val="28"/>
        </w:rPr>
        <w:t>" и внебюджетных источни</w:t>
      </w:r>
      <w:r w:rsidR="003315E9" w:rsidRPr="001502D4">
        <w:rPr>
          <w:color w:val="000000" w:themeColor="text1"/>
          <w:sz w:val="28"/>
          <w:szCs w:val="28"/>
        </w:rPr>
        <w:t>ков.</w:t>
      </w:r>
      <w:r w:rsidRPr="001502D4">
        <w:rPr>
          <w:color w:val="000000" w:themeColor="text1"/>
          <w:sz w:val="28"/>
          <w:szCs w:val="28"/>
        </w:rPr>
        <w:tab/>
      </w:r>
      <w:r>
        <w:rPr>
          <w:sz w:val="28"/>
          <w:szCs w:val="28"/>
        </w:rPr>
        <w:tab/>
      </w:r>
      <w:r w:rsidR="00D30E59" w:rsidRPr="00B354D3">
        <w:rPr>
          <w:sz w:val="28"/>
          <w:szCs w:val="28"/>
        </w:rPr>
        <w:t>Участниками программы могут быть</w:t>
      </w:r>
      <w:r w:rsidR="00CE573C" w:rsidRPr="00B354D3">
        <w:rPr>
          <w:sz w:val="28"/>
          <w:szCs w:val="28"/>
        </w:rPr>
        <w:t xml:space="preserve"> х</w:t>
      </w:r>
      <w:r w:rsidR="00CD2012" w:rsidRPr="00B354D3">
        <w:rPr>
          <w:sz w:val="28"/>
          <w:szCs w:val="28"/>
        </w:rPr>
        <w:t>озяйствующи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субъект</w:t>
      </w:r>
      <w:r w:rsidR="00D30E59" w:rsidRPr="00B354D3">
        <w:rPr>
          <w:sz w:val="28"/>
          <w:szCs w:val="28"/>
        </w:rPr>
        <w:t>ы</w:t>
      </w:r>
      <w:r w:rsidR="00CD2012" w:rsidRPr="00B354D3">
        <w:rPr>
          <w:sz w:val="28"/>
          <w:szCs w:val="28"/>
        </w:rPr>
        <w:t xml:space="preserve"> (юр</w:t>
      </w:r>
      <w:r w:rsidR="00CD2012" w:rsidRPr="00B354D3">
        <w:rPr>
          <w:sz w:val="28"/>
          <w:szCs w:val="28"/>
        </w:rPr>
        <w:t>и</w:t>
      </w:r>
      <w:r w:rsidR="00CD2012" w:rsidRPr="00B354D3">
        <w:rPr>
          <w:sz w:val="28"/>
          <w:szCs w:val="28"/>
        </w:rPr>
        <w:t>дически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лица и индивидуальны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предпринимател</w:t>
      </w:r>
      <w:r w:rsidR="00D30E59" w:rsidRPr="00B354D3">
        <w:rPr>
          <w:sz w:val="28"/>
          <w:szCs w:val="28"/>
        </w:rPr>
        <w:t>и</w:t>
      </w:r>
      <w:r w:rsidR="00CD2012" w:rsidRPr="00B354D3">
        <w:rPr>
          <w:sz w:val="28"/>
          <w:szCs w:val="28"/>
        </w:rPr>
        <w:t>)</w:t>
      </w:r>
      <w:r w:rsidR="00437356" w:rsidRPr="00B354D3">
        <w:rPr>
          <w:sz w:val="28"/>
          <w:szCs w:val="28"/>
        </w:rPr>
        <w:t>, зарегистрированны</w:t>
      </w:r>
      <w:r w:rsidR="00D30E59" w:rsidRPr="00B354D3">
        <w:rPr>
          <w:sz w:val="28"/>
          <w:szCs w:val="28"/>
        </w:rPr>
        <w:t>е</w:t>
      </w:r>
      <w:r w:rsidR="00437356" w:rsidRPr="00B354D3">
        <w:rPr>
          <w:sz w:val="28"/>
          <w:szCs w:val="28"/>
        </w:rPr>
        <w:t xml:space="preserve"> в установленном порядке</w:t>
      </w:r>
      <w:r w:rsidR="0093239A">
        <w:rPr>
          <w:sz w:val="28"/>
          <w:szCs w:val="28"/>
        </w:rPr>
        <w:t xml:space="preserve"> на территории муниципального района "Шилкинский район</w:t>
      </w:r>
      <w:r w:rsidR="00437356" w:rsidRPr="00B354D3">
        <w:rPr>
          <w:sz w:val="28"/>
          <w:szCs w:val="28"/>
        </w:rPr>
        <w:t>"</w:t>
      </w:r>
      <w:r w:rsidR="00CD2012" w:rsidRPr="00B354D3">
        <w:rPr>
          <w:sz w:val="28"/>
          <w:szCs w:val="28"/>
        </w:rPr>
        <w:t xml:space="preserve"> и</w:t>
      </w:r>
      <w:r w:rsidR="00437356" w:rsidRPr="00B354D3">
        <w:rPr>
          <w:sz w:val="28"/>
          <w:szCs w:val="28"/>
        </w:rPr>
        <w:t xml:space="preserve"> </w:t>
      </w:r>
      <w:r w:rsidR="007070C2" w:rsidRPr="00B354D3">
        <w:rPr>
          <w:sz w:val="28"/>
          <w:szCs w:val="28"/>
        </w:rPr>
        <w:t>отнесенны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в соответствии с условиями, установленными Фед</w:t>
      </w:r>
      <w:r w:rsidR="00CD2012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lastRenderedPageBreak/>
        <w:t>ральным законом от 24.07.2007 г. № 209–ФЗ «О развитии малого и среднего предпринимательства в Российской Федерации», к микропредприятиям, м</w:t>
      </w:r>
      <w:r w:rsidR="00CD2012" w:rsidRPr="00B354D3">
        <w:rPr>
          <w:sz w:val="28"/>
          <w:szCs w:val="28"/>
        </w:rPr>
        <w:t>а</w:t>
      </w:r>
      <w:r w:rsidR="00CD2012" w:rsidRPr="00B354D3">
        <w:rPr>
          <w:sz w:val="28"/>
          <w:szCs w:val="28"/>
        </w:rPr>
        <w:t>лым и средним предприятиям.</w:t>
      </w:r>
    </w:p>
    <w:p w14:paraId="1046A4A7" w14:textId="20ED5C7C" w:rsidR="00F22350" w:rsidRPr="004E79EF" w:rsidRDefault="002A4096" w:rsidP="00D62623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F22350" w:rsidRPr="004E79EF">
        <w:rPr>
          <w:color w:val="000000"/>
          <w:spacing w:val="-1"/>
          <w:sz w:val="28"/>
          <w:szCs w:val="28"/>
        </w:rPr>
        <w:t xml:space="preserve">Система программных мероприятий разработана по </w:t>
      </w:r>
      <w:r w:rsidR="00F22350">
        <w:rPr>
          <w:color w:val="000000"/>
          <w:spacing w:val="-1"/>
          <w:sz w:val="28"/>
          <w:szCs w:val="28"/>
        </w:rPr>
        <w:t>следую</w:t>
      </w:r>
      <w:r w:rsidR="002A0D53">
        <w:rPr>
          <w:color w:val="000000"/>
          <w:spacing w:val="-1"/>
          <w:sz w:val="28"/>
          <w:szCs w:val="28"/>
        </w:rPr>
        <w:t>щему</w:t>
      </w:r>
      <w:r w:rsidR="00F22350" w:rsidRPr="004E79EF">
        <w:rPr>
          <w:color w:val="000000"/>
          <w:spacing w:val="-1"/>
          <w:sz w:val="28"/>
          <w:szCs w:val="28"/>
        </w:rPr>
        <w:t xml:space="preserve"> направлени</w:t>
      </w:r>
      <w:r w:rsidR="002A0D53">
        <w:rPr>
          <w:color w:val="000000"/>
          <w:spacing w:val="-1"/>
          <w:sz w:val="28"/>
          <w:szCs w:val="28"/>
        </w:rPr>
        <w:t>ю</w:t>
      </w:r>
      <w:r w:rsidR="00842F70">
        <w:rPr>
          <w:color w:val="000000"/>
          <w:spacing w:val="-1"/>
          <w:sz w:val="28"/>
          <w:szCs w:val="28"/>
        </w:rPr>
        <w:t>:</w:t>
      </w:r>
      <w:r w:rsidR="00F22350" w:rsidRPr="004E79EF">
        <w:rPr>
          <w:color w:val="000000"/>
          <w:spacing w:val="-1"/>
          <w:sz w:val="28"/>
          <w:szCs w:val="28"/>
        </w:rPr>
        <w:t xml:space="preserve"> </w:t>
      </w:r>
    </w:p>
    <w:p w14:paraId="012746F4" w14:textId="0E75CC89" w:rsidR="00F22350" w:rsidRPr="00F22350" w:rsidRDefault="008B24A3" w:rsidP="00D6262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F22350" w:rsidRPr="00965D32">
        <w:rPr>
          <w:color w:val="000000" w:themeColor="text1"/>
          <w:spacing w:val="-1"/>
          <w:sz w:val="28"/>
          <w:szCs w:val="28"/>
        </w:rPr>
        <w:t>И</w:t>
      </w:r>
      <w:r w:rsidR="00F22350" w:rsidRPr="004E79EF">
        <w:rPr>
          <w:color w:val="000000"/>
          <w:spacing w:val="-1"/>
          <w:sz w:val="28"/>
          <w:szCs w:val="28"/>
        </w:rPr>
        <w:t>нформационно-аналитическая и организационная поддержка.</w:t>
      </w:r>
    </w:p>
    <w:p w14:paraId="5AD9BF87" w14:textId="0348DB92" w:rsidR="00F22350" w:rsidRDefault="002A4096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2350" w:rsidRPr="00FB1824">
        <w:rPr>
          <w:sz w:val="28"/>
          <w:szCs w:val="28"/>
        </w:rPr>
        <w:t>Направление предусматривает реализацию следующих мероприятий:</w:t>
      </w:r>
    </w:p>
    <w:p w14:paraId="6E95836B" w14:textId="405C46F4" w:rsidR="00F22350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C49B6">
        <w:rPr>
          <w:sz w:val="28"/>
          <w:szCs w:val="28"/>
        </w:rPr>
        <w:t xml:space="preserve"> проведение анализа по вопросам состояния и развития малого и сре</w:t>
      </w:r>
      <w:r w:rsidRPr="00FC49B6">
        <w:rPr>
          <w:sz w:val="28"/>
          <w:szCs w:val="28"/>
        </w:rPr>
        <w:t>д</w:t>
      </w:r>
      <w:r w:rsidRPr="00FC49B6">
        <w:rPr>
          <w:sz w:val="28"/>
          <w:szCs w:val="28"/>
        </w:rPr>
        <w:t>него предпринимательства в районе.</w:t>
      </w:r>
    </w:p>
    <w:p w14:paraId="78DFA251" w14:textId="7432049A" w:rsidR="00F22350" w:rsidRPr="00CC5404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- </w:t>
      </w:r>
      <w:r w:rsidR="00BA49C0" w:rsidRPr="00A4155C">
        <w:rPr>
          <w:sz w:val="28"/>
          <w:szCs w:val="28"/>
        </w:rPr>
        <w:t>и</w:t>
      </w:r>
      <w:r w:rsidRPr="00CC5404">
        <w:rPr>
          <w:sz w:val="28"/>
          <w:szCs w:val="28"/>
        </w:rPr>
        <w:t>нформационно-методическое обеспечение органов местного сам</w:t>
      </w:r>
      <w:r w:rsidRPr="00CC5404">
        <w:rPr>
          <w:sz w:val="28"/>
          <w:szCs w:val="28"/>
        </w:rPr>
        <w:t>о</w:t>
      </w:r>
      <w:r w:rsidRPr="00CC5404">
        <w:rPr>
          <w:sz w:val="28"/>
          <w:szCs w:val="28"/>
        </w:rPr>
        <w:t>управления городских и сельских поселений района, субъектов малого и среднего предпринимательства, в том числе начинающим предпринимат</w:t>
      </w:r>
      <w:r w:rsidRPr="00CC5404">
        <w:rPr>
          <w:sz w:val="28"/>
          <w:szCs w:val="28"/>
        </w:rPr>
        <w:t>е</w:t>
      </w:r>
      <w:r w:rsidRPr="00CC5404">
        <w:rPr>
          <w:sz w:val="28"/>
          <w:szCs w:val="28"/>
        </w:rPr>
        <w:t>лям, организаций, образующих инфраструктуру поддержки субъектов малого и среднего предпринимательства по вопросам поддержки и развития малого и среднего предпринимательства.</w:t>
      </w:r>
    </w:p>
    <w:p w14:paraId="366306C5" w14:textId="77777777" w:rsidR="00F22350" w:rsidRPr="00BA00D2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A00D2">
        <w:rPr>
          <w:sz w:val="28"/>
          <w:szCs w:val="28"/>
        </w:rPr>
        <w:t>одготовка рекламно-информационных материалов для средств ма</w:t>
      </w:r>
      <w:r w:rsidRPr="00BA00D2">
        <w:rPr>
          <w:sz w:val="28"/>
          <w:szCs w:val="28"/>
        </w:rPr>
        <w:t>с</w:t>
      </w:r>
      <w:r w:rsidRPr="00BA00D2">
        <w:rPr>
          <w:sz w:val="28"/>
          <w:szCs w:val="28"/>
        </w:rPr>
        <w:t xml:space="preserve">совой информации, официального сайта </w:t>
      </w:r>
      <w:r>
        <w:rPr>
          <w:sz w:val="28"/>
          <w:szCs w:val="28"/>
        </w:rPr>
        <w:t xml:space="preserve">администрации </w:t>
      </w:r>
      <w:r w:rsidRPr="00BA00D2">
        <w:rPr>
          <w:sz w:val="28"/>
          <w:szCs w:val="28"/>
        </w:rPr>
        <w:t>муниципального района «</w:t>
      </w:r>
      <w:r>
        <w:rPr>
          <w:sz w:val="28"/>
          <w:szCs w:val="28"/>
        </w:rPr>
        <w:t>Шилкинский</w:t>
      </w:r>
      <w:r w:rsidRPr="00BA00D2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в информационно – телекоммуникационной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ти «Интернет»</w:t>
      </w:r>
      <w:r w:rsidRPr="00BA00D2">
        <w:rPr>
          <w:sz w:val="28"/>
          <w:szCs w:val="28"/>
        </w:rPr>
        <w:t xml:space="preserve"> с целью формирования благоприятного общественного мн</w:t>
      </w:r>
      <w:r w:rsidRPr="00BA00D2">
        <w:rPr>
          <w:sz w:val="28"/>
          <w:szCs w:val="28"/>
        </w:rPr>
        <w:t>е</w:t>
      </w:r>
      <w:r w:rsidRPr="00BA00D2">
        <w:rPr>
          <w:sz w:val="28"/>
          <w:szCs w:val="28"/>
        </w:rPr>
        <w:t>ния о предпринимательской деятельности и вовлечения молодежи в пре</w:t>
      </w:r>
      <w:r w:rsidRPr="00BA00D2">
        <w:rPr>
          <w:sz w:val="28"/>
          <w:szCs w:val="28"/>
        </w:rPr>
        <w:t>д</w:t>
      </w:r>
      <w:r w:rsidRPr="00BA00D2">
        <w:rPr>
          <w:sz w:val="28"/>
          <w:szCs w:val="28"/>
        </w:rPr>
        <w:t>принимательскую деятельн</w:t>
      </w:r>
      <w:r>
        <w:rPr>
          <w:sz w:val="28"/>
          <w:szCs w:val="28"/>
        </w:rPr>
        <w:t>ость;</w:t>
      </w:r>
    </w:p>
    <w:p w14:paraId="10078B76" w14:textId="6FCBCB2B" w:rsidR="00F22350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A00D2">
        <w:rPr>
          <w:sz w:val="28"/>
          <w:szCs w:val="28"/>
        </w:rPr>
        <w:t>роведение районных конкурсов и иных мероприятий с участием субъектов малого и сред</w:t>
      </w:r>
      <w:r>
        <w:rPr>
          <w:sz w:val="28"/>
          <w:szCs w:val="28"/>
        </w:rPr>
        <w:t xml:space="preserve">него предпринимательства. </w:t>
      </w:r>
      <w:r w:rsidRPr="001B38D4">
        <w:rPr>
          <w:sz w:val="28"/>
          <w:szCs w:val="28"/>
        </w:rPr>
        <w:t>Организация просвет</w:t>
      </w:r>
      <w:r w:rsidRPr="001B38D4">
        <w:rPr>
          <w:sz w:val="28"/>
          <w:szCs w:val="28"/>
        </w:rPr>
        <w:t>и</w:t>
      </w:r>
      <w:r w:rsidRPr="001B38D4">
        <w:rPr>
          <w:sz w:val="28"/>
          <w:szCs w:val="28"/>
        </w:rPr>
        <w:t>тельской работы в области финансовой грамотности начинающих и действ</w:t>
      </w:r>
      <w:r w:rsidRPr="001B38D4">
        <w:rPr>
          <w:sz w:val="28"/>
          <w:szCs w:val="28"/>
        </w:rPr>
        <w:t>у</w:t>
      </w:r>
      <w:r w:rsidRPr="001B38D4">
        <w:rPr>
          <w:sz w:val="28"/>
          <w:szCs w:val="28"/>
        </w:rPr>
        <w:t>ющих предпринимателей через проведение дней открытых дверей при а</w:t>
      </w:r>
      <w:r w:rsidRPr="001B38D4">
        <w:rPr>
          <w:sz w:val="28"/>
          <w:szCs w:val="28"/>
        </w:rPr>
        <w:t>к</w:t>
      </w:r>
      <w:r w:rsidRPr="001B38D4">
        <w:rPr>
          <w:sz w:val="28"/>
          <w:szCs w:val="28"/>
        </w:rPr>
        <w:t>тивном участии Налоговой службы, Пенсионного фонда, Центра занятости населения, кредитных организаций. Оказание консультаций и проведение конференций при участии предпринимательских объединений, образовател</w:t>
      </w:r>
      <w:r w:rsidRPr="001B38D4">
        <w:rPr>
          <w:sz w:val="28"/>
          <w:szCs w:val="28"/>
        </w:rPr>
        <w:t>ь</w:t>
      </w:r>
      <w:r w:rsidRPr="001B38D4">
        <w:rPr>
          <w:sz w:val="28"/>
          <w:szCs w:val="28"/>
        </w:rPr>
        <w:t xml:space="preserve">ных учреждений, региональных органов исполнительной власти и </w:t>
      </w:r>
      <w:r w:rsidR="00F479A9">
        <w:rPr>
          <w:sz w:val="28"/>
          <w:szCs w:val="28"/>
        </w:rPr>
        <w:t>органов местного самоуправления.</w:t>
      </w:r>
    </w:p>
    <w:p w14:paraId="0C7DE3D2" w14:textId="77777777" w:rsidR="00F22350" w:rsidRDefault="00F22350" w:rsidP="00D62623">
      <w:pPr>
        <w:ind w:firstLine="567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Указанное направление включает перечень мероп</w:t>
      </w:r>
      <w:r>
        <w:rPr>
          <w:sz w:val="28"/>
          <w:szCs w:val="28"/>
        </w:rPr>
        <w:t xml:space="preserve">риятий по финансовой поддержке программ и проектов </w:t>
      </w:r>
      <w:r w:rsidRPr="00D95B01">
        <w:rPr>
          <w:sz w:val="28"/>
          <w:szCs w:val="28"/>
        </w:rPr>
        <w:t xml:space="preserve">субъектов малого и среднего </w:t>
      </w:r>
      <w:r>
        <w:rPr>
          <w:sz w:val="28"/>
          <w:szCs w:val="28"/>
        </w:rPr>
        <w:t>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тельства:</w:t>
      </w:r>
    </w:p>
    <w:p w14:paraId="54999A5F" w14:textId="77777777" w:rsidR="00F22350" w:rsidRPr="00C53B1E" w:rsidRDefault="00426FFD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2350" w:rsidRPr="00C53B1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="00F22350" w:rsidRPr="00C53B1E">
        <w:rPr>
          <w:sz w:val="28"/>
          <w:szCs w:val="28"/>
        </w:rPr>
        <w:t xml:space="preserve"> </w:t>
      </w:r>
      <w:r>
        <w:rPr>
          <w:sz w:val="28"/>
          <w:szCs w:val="28"/>
        </w:rPr>
        <w:t>Фондом</w:t>
      </w:r>
      <w:r w:rsidRPr="00C53B1E">
        <w:rPr>
          <w:sz w:val="28"/>
          <w:szCs w:val="28"/>
        </w:rPr>
        <w:t xml:space="preserve"> поддержки малого и среднего предприним</w:t>
      </w:r>
      <w:r w:rsidRPr="00C53B1E">
        <w:rPr>
          <w:sz w:val="28"/>
          <w:szCs w:val="28"/>
        </w:rPr>
        <w:t>а</w:t>
      </w:r>
      <w:r w:rsidRPr="00C53B1E">
        <w:rPr>
          <w:sz w:val="28"/>
          <w:szCs w:val="28"/>
        </w:rPr>
        <w:t>тельства</w:t>
      </w:r>
      <w:r>
        <w:rPr>
          <w:sz w:val="28"/>
          <w:szCs w:val="28"/>
        </w:rPr>
        <w:t>,</w:t>
      </w:r>
      <w:r w:rsidRPr="00C53B1E">
        <w:rPr>
          <w:sz w:val="28"/>
          <w:szCs w:val="28"/>
        </w:rPr>
        <w:t xml:space="preserve"> </w:t>
      </w:r>
      <w:r w:rsidR="00F22350" w:rsidRPr="00C53B1E">
        <w:rPr>
          <w:sz w:val="28"/>
          <w:szCs w:val="28"/>
        </w:rPr>
        <w:t>микрозаймов субъектам малого и среднего предпринимательст</w:t>
      </w:r>
      <w:r>
        <w:rPr>
          <w:sz w:val="28"/>
          <w:szCs w:val="28"/>
        </w:rPr>
        <w:t>ва</w:t>
      </w:r>
      <w:r w:rsidR="00F22350" w:rsidRPr="00C53B1E">
        <w:rPr>
          <w:sz w:val="28"/>
          <w:szCs w:val="28"/>
        </w:rPr>
        <w:t>;</w:t>
      </w:r>
    </w:p>
    <w:p w14:paraId="23C4195D" w14:textId="77777777" w:rsidR="00F22350" w:rsidRPr="00B67E38" w:rsidRDefault="00F22350" w:rsidP="00D62623">
      <w:pPr>
        <w:ind w:firstLine="709"/>
        <w:jc w:val="both"/>
        <w:rPr>
          <w:sz w:val="28"/>
          <w:szCs w:val="28"/>
        </w:rPr>
      </w:pPr>
      <w:r w:rsidRPr="00B67E38">
        <w:rPr>
          <w:sz w:val="28"/>
          <w:szCs w:val="28"/>
        </w:rPr>
        <w:t>- предоставление субсидий в виде грантов начинающим субъектам м</w:t>
      </w:r>
      <w:r w:rsidRPr="00B67E38">
        <w:rPr>
          <w:sz w:val="28"/>
          <w:szCs w:val="28"/>
        </w:rPr>
        <w:t>а</w:t>
      </w:r>
      <w:r w:rsidRPr="00B67E38">
        <w:rPr>
          <w:sz w:val="28"/>
          <w:szCs w:val="28"/>
        </w:rPr>
        <w:t xml:space="preserve">лого предпринимательства на </w:t>
      </w:r>
      <w:r w:rsidR="00426FFD" w:rsidRPr="00B67E38">
        <w:rPr>
          <w:sz w:val="28"/>
          <w:szCs w:val="28"/>
        </w:rPr>
        <w:t>создание собственного бизнеса.</w:t>
      </w:r>
    </w:p>
    <w:p w14:paraId="350DB903" w14:textId="77777777" w:rsidR="00F22350" w:rsidRPr="00D95B01" w:rsidRDefault="00F22350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этого направления </w:t>
      </w:r>
      <w:r w:rsidRPr="00D95B01">
        <w:rPr>
          <w:sz w:val="28"/>
          <w:szCs w:val="28"/>
        </w:rPr>
        <w:t>ориентированы:</w:t>
      </w:r>
    </w:p>
    <w:p w14:paraId="6A7F72B7" w14:textId="0A829C7C" w:rsidR="00F22350" w:rsidRPr="00D95B01" w:rsidRDefault="00F22350" w:rsidP="00D62623">
      <w:pPr>
        <w:ind w:firstLine="709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</w:t>
      </w:r>
      <w:r>
        <w:rPr>
          <w:sz w:val="28"/>
          <w:szCs w:val="28"/>
        </w:rPr>
        <w:t xml:space="preserve"> на </w:t>
      </w:r>
      <w:r w:rsidRPr="00D95B01">
        <w:rPr>
          <w:sz w:val="28"/>
          <w:szCs w:val="28"/>
        </w:rPr>
        <w:t xml:space="preserve">обеспечение эффективного функционирования системы </w:t>
      </w:r>
      <w:r>
        <w:rPr>
          <w:sz w:val="28"/>
          <w:szCs w:val="28"/>
        </w:rPr>
        <w:t>финанс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рования субъектов малого </w:t>
      </w:r>
      <w:r w:rsidRPr="00D95B01">
        <w:rPr>
          <w:sz w:val="28"/>
          <w:szCs w:val="28"/>
        </w:rPr>
        <w:t>предпринимательства по приоритетным видам предпринимательской</w:t>
      </w:r>
      <w:r>
        <w:rPr>
          <w:sz w:val="28"/>
          <w:szCs w:val="28"/>
        </w:rPr>
        <w:t xml:space="preserve"> деятельности, предусмотренных </w:t>
      </w:r>
      <w:r w:rsidR="006607AD">
        <w:rPr>
          <w:sz w:val="28"/>
          <w:szCs w:val="28"/>
        </w:rPr>
        <w:t>П</w:t>
      </w:r>
      <w:r w:rsidRPr="00D95B01">
        <w:rPr>
          <w:sz w:val="28"/>
          <w:szCs w:val="28"/>
        </w:rPr>
        <w:t>рограммой;</w:t>
      </w:r>
    </w:p>
    <w:p w14:paraId="3660D363" w14:textId="2BE17D28" w:rsidR="00F22350" w:rsidRPr="00D95B01" w:rsidRDefault="00F22350" w:rsidP="00D62623">
      <w:pPr>
        <w:ind w:firstLine="709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 на равный доступ субъектов малого и среднего предпринимательства к финансовым ресурсам;</w:t>
      </w:r>
    </w:p>
    <w:p w14:paraId="3B9A4EF0" w14:textId="77777777" w:rsidR="00F22350" w:rsidRPr="00D95B01" w:rsidRDefault="00F22350" w:rsidP="00D62623">
      <w:pPr>
        <w:ind w:firstLine="720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95B01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426FFD">
        <w:rPr>
          <w:sz w:val="28"/>
          <w:szCs w:val="28"/>
        </w:rPr>
        <w:t>развитие деятельности</w:t>
      </w:r>
      <w:r>
        <w:rPr>
          <w:sz w:val="28"/>
          <w:szCs w:val="28"/>
        </w:rPr>
        <w:t xml:space="preserve"> </w:t>
      </w:r>
      <w:r w:rsidR="00426FFD">
        <w:rPr>
          <w:sz w:val="28"/>
          <w:szCs w:val="28"/>
        </w:rPr>
        <w:t xml:space="preserve">начинающих </w:t>
      </w:r>
      <w:r w:rsidRPr="00D95B01">
        <w:rPr>
          <w:sz w:val="28"/>
          <w:szCs w:val="28"/>
        </w:rPr>
        <w:t>предпринимателей;</w:t>
      </w:r>
    </w:p>
    <w:p w14:paraId="29D31C17" w14:textId="77777777" w:rsidR="00F22350" w:rsidRPr="008D1822" w:rsidRDefault="00F22350" w:rsidP="00D62623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 w:rsidRPr="001B40AD">
        <w:rPr>
          <w:color w:val="000000"/>
          <w:spacing w:val="-1"/>
          <w:sz w:val="28"/>
          <w:szCs w:val="28"/>
        </w:rPr>
        <w:t>Для контроля выполнения мероприятий программы определены целевые показатели и индикаторы, характеризующие эффективность выполнения пр</w:t>
      </w:r>
      <w:r w:rsidRPr="001B40AD">
        <w:rPr>
          <w:color w:val="000000"/>
          <w:spacing w:val="-1"/>
          <w:sz w:val="28"/>
          <w:szCs w:val="28"/>
        </w:rPr>
        <w:t>о</w:t>
      </w:r>
      <w:r w:rsidRPr="001B40AD">
        <w:rPr>
          <w:color w:val="000000"/>
          <w:spacing w:val="-1"/>
          <w:sz w:val="28"/>
          <w:szCs w:val="28"/>
        </w:rPr>
        <w:t>граммных мероприятий</w:t>
      </w:r>
      <w:r w:rsidRPr="00D95B01">
        <w:rPr>
          <w:color w:val="000000"/>
          <w:spacing w:val="-1"/>
          <w:sz w:val="28"/>
          <w:szCs w:val="28"/>
        </w:rPr>
        <w:t xml:space="preserve"> </w:t>
      </w:r>
    </w:p>
    <w:p w14:paraId="6DF29E6C" w14:textId="77777777" w:rsidR="000F74FC" w:rsidRDefault="000F74FC" w:rsidP="00D62623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</w:p>
    <w:p w14:paraId="22E95C19" w14:textId="6C7D0FB0" w:rsidR="00F22350" w:rsidRDefault="00F22350" w:rsidP="00D62623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  <w:r w:rsidRPr="001B2E03">
        <w:rPr>
          <w:color w:val="000000"/>
          <w:spacing w:val="-1"/>
          <w:sz w:val="28"/>
          <w:szCs w:val="28"/>
        </w:rPr>
        <w:lastRenderedPageBreak/>
        <w:t xml:space="preserve">Таблица </w:t>
      </w:r>
      <w:r>
        <w:rPr>
          <w:color w:val="000000"/>
          <w:spacing w:val="-1"/>
          <w:sz w:val="28"/>
          <w:szCs w:val="28"/>
          <w:lang w:val="en-US"/>
        </w:rPr>
        <w:t>4</w:t>
      </w:r>
    </w:p>
    <w:p w14:paraId="72E73E8B" w14:textId="77777777" w:rsidR="00B41ADE" w:rsidRPr="00B41ADE" w:rsidRDefault="00B41ADE" w:rsidP="00D62623">
      <w:pPr>
        <w:shd w:val="clear" w:color="auto" w:fill="FFFFFF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4240"/>
        <w:gridCol w:w="1134"/>
        <w:gridCol w:w="1134"/>
        <w:gridCol w:w="1134"/>
        <w:gridCol w:w="992"/>
      </w:tblGrid>
      <w:tr w:rsidR="00AF060C" w:rsidRPr="005C56A2" w14:paraId="5681C54F" w14:textId="77777777" w:rsidTr="005C56A2">
        <w:trPr>
          <w:trHeight w:val="247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855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№</w:t>
            </w:r>
          </w:p>
          <w:p w14:paraId="3B09B922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п/п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28B0" w14:textId="685097E5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Целевые индикаторы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A66" w14:textId="4831640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Показатели по годам:</w:t>
            </w:r>
          </w:p>
        </w:tc>
      </w:tr>
      <w:tr w:rsidR="00AF060C" w:rsidRPr="005C56A2" w14:paraId="441EE756" w14:textId="77777777" w:rsidTr="005C56A2">
        <w:trPr>
          <w:trHeight w:val="43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B5A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ABDD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13E8" w14:textId="5EFD2A6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2025</w:t>
            </w:r>
          </w:p>
          <w:p w14:paraId="47945DDC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отчёт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8BB4" w14:textId="1504FD3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3681" w14:textId="1EC3EC2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E2F5" w14:textId="15F2AFD2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2028</w:t>
            </w:r>
          </w:p>
        </w:tc>
      </w:tr>
      <w:tr w:rsidR="00AF060C" w:rsidRPr="005C56A2" w14:paraId="0160DC7C" w14:textId="77777777" w:rsidTr="005C56A2">
        <w:trPr>
          <w:trHeight w:val="41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63D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6DB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bCs/>
                <w:noProof/>
                <w:sz w:val="28"/>
                <w:szCs w:val="28"/>
              </w:rPr>
              <w:t xml:space="preserve">Количество субъектов предпринимательской деятельности, получивших консультативно-информационную и методическую поддержку </w:t>
            </w:r>
            <w:r w:rsidRPr="005C56A2">
              <w:rPr>
                <w:sz w:val="28"/>
                <w:szCs w:val="28"/>
              </w:rPr>
              <w:t>(чел</w:t>
            </w:r>
            <w:r w:rsidRPr="005C56A2">
              <w:rPr>
                <w:sz w:val="28"/>
                <w:szCs w:val="28"/>
              </w:rPr>
              <w:t>о</w:t>
            </w:r>
            <w:r w:rsidRPr="005C56A2">
              <w:rPr>
                <w:sz w:val="28"/>
                <w:szCs w:val="28"/>
              </w:rPr>
              <w:t>век)</w:t>
            </w:r>
            <w:r w:rsidRPr="005C56A2">
              <w:rPr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33C5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0248" w14:textId="6AE1F1F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4558" w14:textId="3D275EE9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1BDB" w14:textId="4E96D5F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</w:tr>
      <w:tr w:rsidR="00AF060C" w:rsidRPr="005C56A2" w14:paraId="707D3C7F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1DB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355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выданных займов Фондом поддержки малого предпринимательства МР «Ши</w:t>
            </w:r>
            <w:r w:rsidRPr="005C56A2">
              <w:rPr>
                <w:sz w:val="28"/>
                <w:szCs w:val="28"/>
              </w:rPr>
              <w:t>л</w:t>
            </w:r>
            <w:r w:rsidRPr="005C56A2">
              <w:rPr>
                <w:sz w:val="28"/>
                <w:szCs w:val="28"/>
              </w:rPr>
              <w:t>кинский район»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642A" w14:textId="60BF35FE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6265" w14:textId="3A0EFF81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8CF1" w14:textId="4376320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C1A2" w14:textId="6CF2C480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</w:tr>
      <w:tr w:rsidR="00AF060C" w:rsidRPr="005C56A2" w14:paraId="2F4DC127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BCE4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27E8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зарегистрированных индивидуальных предприним</w:t>
            </w:r>
            <w:r w:rsidRPr="005C56A2">
              <w:rPr>
                <w:sz w:val="28"/>
                <w:szCs w:val="28"/>
              </w:rPr>
              <w:t>а</w:t>
            </w:r>
            <w:r w:rsidRPr="005C56A2">
              <w:rPr>
                <w:sz w:val="28"/>
                <w:szCs w:val="28"/>
              </w:rPr>
              <w:t>телей,</w:t>
            </w:r>
          </w:p>
          <w:p w14:paraId="5D4CC825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(человек)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8A2" w14:textId="601607D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A35" w14:textId="0BB41FCD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1A58" w14:textId="0BF3EAC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61</w:t>
            </w:r>
            <w:r w:rsidR="008C0406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2770" w14:textId="40FF236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20</w:t>
            </w:r>
          </w:p>
        </w:tc>
      </w:tr>
      <w:tr w:rsidR="00AF060C" w:rsidRPr="005C56A2" w14:paraId="57C0B537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E5F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4.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E1C" w14:textId="36B508E2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действующих малых предприятий, в т. ч. микропре</w:t>
            </w:r>
            <w:r w:rsidRPr="005C56A2">
              <w:rPr>
                <w:sz w:val="28"/>
                <w:szCs w:val="28"/>
              </w:rPr>
              <w:t>д</w:t>
            </w:r>
            <w:r w:rsidRPr="005C56A2">
              <w:rPr>
                <w:sz w:val="28"/>
                <w:szCs w:val="28"/>
              </w:rPr>
              <w:t>приятий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499F" w14:textId="7B5BA37D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0CB3" w14:textId="6430B586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3B87" w14:textId="62655BE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EBF2" w14:textId="5A5BE97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20</w:t>
            </w:r>
          </w:p>
        </w:tc>
      </w:tr>
      <w:tr w:rsidR="00AF060C" w:rsidRPr="005C56A2" w14:paraId="524CCCA2" w14:textId="77777777" w:rsidTr="005C56A2">
        <w:trPr>
          <w:trHeight w:val="1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227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D78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занятых в сфере МСП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037D" w14:textId="0282079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A5A7" w14:textId="4527F64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04D" w14:textId="7E70F420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</w:t>
            </w:r>
            <w:r w:rsidR="00D62623">
              <w:rPr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A4E4" w14:textId="17B85918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</w:t>
            </w:r>
            <w:r w:rsidR="00D62623">
              <w:rPr>
                <w:sz w:val="28"/>
                <w:szCs w:val="28"/>
              </w:rPr>
              <w:t>85</w:t>
            </w:r>
          </w:p>
        </w:tc>
      </w:tr>
    </w:tbl>
    <w:p w14:paraId="16BBDF54" w14:textId="77777777" w:rsidR="00D62623" w:rsidRDefault="00D62623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</w:p>
    <w:p w14:paraId="021AC3A5" w14:textId="725DE234" w:rsidR="004B774A" w:rsidRPr="009826E3" w:rsidRDefault="004B774A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Условиями прекращения реализации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 xml:space="preserve">рограммы являются досрочное достижение целей и задач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рограммы, изменение механизмов реализ</w:t>
      </w:r>
      <w:r w:rsidR="00CE5533" w:rsidRPr="009826E3">
        <w:rPr>
          <w:sz w:val="28"/>
          <w:szCs w:val="28"/>
        </w:rPr>
        <w:t xml:space="preserve">ации </w:t>
      </w:r>
      <w:r w:rsidRPr="009826E3">
        <w:rPr>
          <w:sz w:val="28"/>
          <w:szCs w:val="28"/>
        </w:rPr>
        <w:t>государственной политики</w:t>
      </w:r>
      <w:r w:rsidR="00CA14BE" w:rsidRPr="009826E3">
        <w:rPr>
          <w:sz w:val="28"/>
          <w:szCs w:val="28"/>
        </w:rPr>
        <w:t xml:space="preserve"> в сфере</w:t>
      </w:r>
      <w:r w:rsidR="00CE5533" w:rsidRPr="009826E3">
        <w:rPr>
          <w:sz w:val="28"/>
          <w:szCs w:val="28"/>
        </w:rPr>
        <w:t xml:space="preserve"> развития малого и среднего предприним</w:t>
      </w:r>
      <w:r w:rsidR="00CE5533" w:rsidRPr="009826E3">
        <w:rPr>
          <w:sz w:val="28"/>
          <w:szCs w:val="28"/>
        </w:rPr>
        <w:t>а</w:t>
      </w:r>
      <w:r w:rsidR="00CE5533" w:rsidRPr="009826E3">
        <w:rPr>
          <w:sz w:val="28"/>
          <w:szCs w:val="28"/>
        </w:rPr>
        <w:t>тельства</w:t>
      </w:r>
      <w:r w:rsidRPr="009826E3">
        <w:rPr>
          <w:sz w:val="28"/>
          <w:szCs w:val="28"/>
        </w:rPr>
        <w:t>.</w:t>
      </w:r>
    </w:p>
    <w:p w14:paraId="57D04983" w14:textId="040A5D71" w:rsidR="004B774A" w:rsidRPr="009826E3" w:rsidRDefault="004B774A" w:rsidP="00D62623">
      <w:pPr>
        <w:ind w:firstLine="567"/>
        <w:jc w:val="both"/>
        <w:rPr>
          <w:sz w:val="28"/>
          <w:szCs w:val="28"/>
        </w:rPr>
      </w:pPr>
      <w:r w:rsidRPr="00C16091">
        <w:rPr>
          <w:sz w:val="28"/>
          <w:szCs w:val="28"/>
        </w:rPr>
        <w:t xml:space="preserve">Заказчик </w:t>
      </w:r>
      <w:r w:rsidR="006607AD" w:rsidRPr="00C16091">
        <w:rPr>
          <w:sz w:val="28"/>
          <w:szCs w:val="28"/>
        </w:rPr>
        <w:t>П</w:t>
      </w:r>
      <w:r w:rsidRPr="00C16091">
        <w:rPr>
          <w:sz w:val="28"/>
          <w:szCs w:val="28"/>
        </w:rPr>
        <w:t>рограммы осуществляет</w:t>
      </w:r>
      <w:r w:rsidRPr="009826E3">
        <w:rPr>
          <w:sz w:val="28"/>
          <w:szCs w:val="28"/>
        </w:rPr>
        <w:t>:</w:t>
      </w:r>
    </w:p>
    <w:p w14:paraId="6CA105C0" w14:textId="11E4FE66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общее управление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рограммой;</w:t>
      </w:r>
    </w:p>
    <w:p w14:paraId="78667B73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обеспечение взаимодействия органов исполнительной власти Заба</w:t>
      </w:r>
      <w:r w:rsidRPr="009826E3">
        <w:rPr>
          <w:sz w:val="28"/>
          <w:szCs w:val="28"/>
        </w:rPr>
        <w:t>й</w:t>
      </w:r>
      <w:r w:rsidRPr="009826E3">
        <w:rPr>
          <w:sz w:val="28"/>
          <w:szCs w:val="28"/>
        </w:rPr>
        <w:t>кальского края и органов местного самоуправления;</w:t>
      </w:r>
    </w:p>
    <w:p w14:paraId="0E9AEFC7" w14:textId="3995121F" w:rsidR="004B774A" w:rsidRPr="009826E3" w:rsidRDefault="004B774A" w:rsidP="00D62623">
      <w:pPr>
        <w:pStyle w:val="22"/>
        <w:numPr>
          <w:ilvl w:val="1"/>
          <w:numId w:val="21"/>
        </w:numPr>
        <w:tabs>
          <w:tab w:val="clear" w:pos="2220"/>
          <w:tab w:val="num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контроль за целевым использованием средств, предусмотренных на реализацию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рограммы;</w:t>
      </w:r>
    </w:p>
    <w:p w14:paraId="68ED68A7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организацию мониторинга и оценки эффективности программных м</w:t>
      </w:r>
      <w:r w:rsidRPr="009826E3">
        <w:rPr>
          <w:sz w:val="28"/>
          <w:szCs w:val="28"/>
        </w:rPr>
        <w:t>е</w:t>
      </w:r>
      <w:r w:rsidRPr="009826E3">
        <w:rPr>
          <w:sz w:val="28"/>
          <w:szCs w:val="28"/>
        </w:rPr>
        <w:t>роприятий;</w:t>
      </w:r>
    </w:p>
    <w:p w14:paraId="76D4B3D1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организацию проведения информационной и разъяснительной работы среди населения по освещению целей и задач программы.</w:t>
      </w:r>
    </w:p>
    <w:p w14:paraId="5903615E" w14:textId="51284E6D" w:rsidR="004B774A" w:rsidRPr="009826E3" w:rsidRDefault="004B774A" w:rsidP="00D62623">
      <w:pPr>
        <w:ind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Заказчик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 с учетом финансовых средств, выделяемых на ре</w:t>
      </w:r>
      <w:r w:rsidRPr="009826E3">
        <w:rPr>
          <w:sz w:val="28"/>
          <w:szCs w:val="28"/>
        </w:rPr>
        <w:t>а</w:t>
      </w:r>
      <w:r w:rsidRPr="009826E3">
        <w:rPr>
          <w:sz w:val="28"/>
          <w:szCs w:val="28"/>
        </w:rPr>
        <w:t>лиза</w:t>
      </w:r>
      <w:r w:rsidR="00CA14BE" w:rsidRPr="009826E3">
        <w:rPr>
          <w:sz w:val="28"/>
          <w:szCs w:val="28"/>
        </w:rPr>
        <w:t xml:space="preserve">цию </w:t>
      </w:r>
      <w:r w:rsidR="000E108C">
        <w:rPr>
          <w:sz w:val="28"/>
          <w:szCs w:val="28"/>
        </w:rPr>
        <w:t>П</w:t>
      </w:r>
      <w:r w:rsidR="00CA14BE" w:rsidRPr="009826E3">
        <w:rPr>
          <w:sz w:val="28"/>
          <w:szCs w:val="28"/>
        </w:rPr>
        <w:t xml:space="preserve">рограммы, </w:t>
      </w:r>
      <w:r w:rsidRPr="009826E3">
        <w:rPr>
          <w:sz w:val="28"/>
          <w:szCs w:val="28"/>
        </w:rPr>
        <w:t>и предварительных результатов выполнения меропри</w:t>
      </w:r>
      <w:r w:rsidRPr="009826E3">
        <w:rPr>
          <w:sz w:val="28"/>
          <w:szCs w:val="28"/>
        </w:rPr>
        <w:t>я</w:t>
      </w:r>
      <w:r w:rsidRPr="009826E3">
        <w:rPr>
          <w:sz w:val="28"/>
          <w:szCs w:val="28"/>
        </w:rPr>
        <w:t xml:space="preserve">тий </w:t>
      </w:r>
      <w:r w:rsidR="000E108C">
        <w:rPr>
          <w:sz w:val="28"/>
          <w:szCs w:val="28"/>
        </w:rPr>
        <w:t>П</w:t>
      </w:r>
      <w:r w:rsidRPr="009826E3">
        <w:rPr>
          <w:sz w:val="28"/>
          <w:szCs w:val="28"/>
        </w:rPr>
        <w:t>ро</w:t>
      </w:r>
      <w:r w:rsidR="00CA14BE" w:rsidRPr="009826E3">
        <w:rPr>
          <w:sz w:val="28"/>
          <w:szCs w:val="28"/>
        </w:rPr>
        <w:t xml:space="preserve">граммы, </w:t>
      </w:r>
      <w:r w:rsidRPr="009826E3">
        <w:rPr>
          <w:sz w:val="28"/>
          <w:szCs w:val="28"/>
        </w:rPr>
        <w:t xml:space="preserve">уточняет приоритетные для финансирования мероприятия, промежуточные сроки их реализации и объемы финансирования. </w:t>
      </w:r>
    </w:p>
    <w:p w14:paraId="392644A1" w14:textId="698778F3" w:rsidR="002C1B88" w:rsidRDefault="004B774A" w:rsidP="00D62623">
      <w:pPr>
        <w:ind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При необходимости заказчик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 в установленном порядке вн</w:t>
      </w:r>
      <w:r w:rsidRPr="009826E3">
        <w:rPr>
          <w:sz w:val="28"/>
          <w:szCs w:val="28"/>
        </w:rPr>
        <w:t>о</w:t>
      </w:r>
      <w:r w:rsidRPr="009826E3">
        <w:rPr>
          <w:sz w:val="28"/>
          <w:szCs w:val="28"/>
        </w:rPr>
        <w:t xml:space="preserve">сит предложения о внесении в программу изменений или продлении срока реализации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рограммы.</w:t>
      </w:r>
    </w:p>
    <w:p w14:paraId="7DAD7B6B" w14:textId="77777777" w:rsidR="003101AA" w:rsidRDefault="003101AA" w:rsidP="00D62623">
      <w:pPr>
        <w:ind w:firstLine="567"/>
        <w:jc w:val="both"/>
        <w:rPr>
          <w:sz w:val="28"/>
          <w:szCs w:val="28"/>
        </w:rPr>
      </w:pPr>
    </w:p>
    <w:p w14:paraId="12415BD1" w14:textId="48D881D0" w:rsidR="00692FD8" w:rsidRDefault="005415C6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6803FB">
        <w:rPr>
          <w:b/>
          <w:sz w:val="28"/>
          <w:szCs w:val="28"/>
        </w:rPr>
        <w:t xml:space="preserve"> </w:t>
      </w:r>
      <w:r w:rsidR="00692FD8" w:rsidRPr="0074694D">
        <w:rPr>
          <w:b/>
          <w:sz w:val="28"/>
          <w:szCs w:val="28"/>
        </w:rPr>
        <w:t xml:space="preserve">Организация управления </w:t>
      </w:r>
      <w:r w:rsidR="006803FB">
        <w:rPr>
          <w:b/>
          <w:sz w:val="28"/>
          <w:szCs w:val="28"/>
        </w:rPr>
        <w:t>П</w:t>
      </w:r>
      <w:r w:rsidR="00692FD8" w:rsidRPr="0074694D">
        <w:rPr>
          <w:b/>
          <w:sz w:val="28"/>
          <w:szCs w:val="28"/>
        </w:rPr>
        <w:t xml:space="preserve">рограммой и </w:t>
      </w:r>
      <w:proofErr w:type="gramStart"/>
      <w:r w:rsidR="00692FD8" w:rsidRPr="0074694D">
        <w:rPr>
          <w:b/>
          <w:sz w:val="28"/>
          <w:szCs w:val="28"/>
        </w:rPr>
        <w:t>контроль за</w:t>
      </w:r>
      <w:proofErr w:type="gramEnd"/>
      <w:r w:rsidR="00692FD8" w:rsidRPr="0074694D">
        <w:rPr>
          <w:b/>
          <w:sz w:val="28"/>
          <w:szCs w:val="28"/>
        </w:rPr>
        <w:t xml:space="preserve"> ходом ее реал</w:t>
      </w:r>
      <w:r w:rsidR="00692FD8" w:rsidRPr="0074694D">
        <w:rPr>
          <w:b/>
          <w:sz w:val="28"/>
          <w:szCs w:val="28"/>
        </w:rPr>
        <w:t>и</w:t>
      </w:r>
      <w:r w:rsidR="00692FD8" w:rsidRPr="0074694D">
        <w:rPr>
          <w:b/>
          <w:sz w:val="28"/>
          <w:szCs w:val="28"/>
        </w:rPr>
        <w:t>за</w:t>
      </w:r>
      <w:r w:rsidR="00514D7A">
        <w:rPr>
          <w:b/>
          <w:sz w:val="28"/>
          <w:szCs w:val="28"/>
        </w:rPr>
        <w:t>ции</w:t>
      </w:r>
      <w:r w:rsidR="008052F5">
        <w:rPr>
          <w:b/>
          <w:sz w:val="28"/>
          <w:szCs w:val="28"/>
        </w:rPr>
        <w:t>.</w:t>
      </w:r>
    </w:p>
    <w:p w14:paraId="2E509600" w14:textId="77777777" w:rsidR="00B41ADE" w:rsidRPr="0074694D" w:rsidRDefault="00B41ADE" w:rsidP="00D62623">
      <w:pPr>
        <w:jc w:val="center"/>
        <w:rPr>
          <w:b/>
          <w:sz w:val="28"/>
          <w:szCs w:val="28"/>
        </w:rPr>
      </w:pPr>
    </w:p>
    <w:p w14:paraId="706C0A6F" w14:textId="77777777" w:rsidR="0074694D" w:rsidRPr="00B354D3" w:rsidRDefault="0074694D" w:rsidP="00D62623">
      <w:pPr>
        <w:pStyle w:val="31"/>
        <w:spacing w:after="0"/>
        <w:ind w:left="0" w:right="-29" w:firstLine="567"/>
        <w:jc w:val="both"/>
        <w:rPr>
          <w:sz w:val="28"/>
          <w:szCs w:val="28"/>
        </w:rPr>
      </w:pPr>
      <w:r w:rsidRPr="00B354D3">
        <w:rPr>
          <w:rFonts w:cs="Calibri"/>
          <w:sz w:val="28"/>
          <w:szCs w:val="28"/>
        </w:rPr>
        <w:t>Реализация Программы осуществляется разработчиком и исполнителями мероприятий Программы в соответствии с действующим законодательством Российской Федерации и муници</w:t>
      </w:r>
      <w:r>
        <w:rPr>
          <w:rFonts w:cs="Calibri"/>
          <w:sz w:val="28"/>
          <w:szCs w:val="28"/>
        </w:rPr>
        <w:t>пальными пр</w:t>
      </w:r>
      <w:r w:rsidR="006876E8">
        <w:rPr>
          <w:rFonts w:cs="Calibri"/>
          <w:sz w:val="28"/>
          <w:szCs w:val="28"/>
        </w:rPr>
        <w:t>авовыми актами муниципал</w:t>
      </w:r>
      <w:r w:rsidR="006876E8">
        <w:rPr>
          <w:rFonts w:cs="Calibri"/>
          <w:sz w:val="28"/>
          <w:szCs w:val="28"/>
        </w:rPr>
        <w:t>ь</w:t>
      </w:r>
      <w:r w:rsidR="006876E8">
        <w:rPr>
          <w:rFonts w:cs="Calibri"/>
          <w:sz w:val="28"/>
          <w:szCs w:val="28"/>
        </w:rPr>
        <w:t>ного района «Шилкинский район</w:t>
      </w:r>
      <w:r>
        <w:rPr>
          <w:rFonts w:cs="Calibri"/>
          <w:sz w:val="28"/>
          <w:szCs w:val="28"/>
        </w:rPr>
        <w:t>».</w:t>
      </w:r>
    </w:p>
    <w:p w14:paraId="7BD93649" w14:textId="5A4C709B" w:rsidR="00D64A36" w:rsidRDefault="0011440E" w:rsidP="00D62623">
      <w:pPr>
        <w:pStyle w:val="31"/>
        <w:spacing w:after="0"/>
        <w:ind w:left="0" w:right="-29" w:firstLine="567"/>
        <w:jc w:val="both"/>
        <w:rPr>
          <w:rFonts w:cs="Calibri"/>
          <w:sz w:val="28"/>
          <w:szCs w:val="28"/>
        </w:rPr>
      </w:pPr>
      <w:r w:rsidRPr="0074694D">
        <w:rPr>
          <w:sz w:val="28"/>
        </w:rPr>
        <w:t xml:space="preserve">Текущий контроль за выполнением мероприятий </w:t>
      </w:r>
      <w:r w:rsidR="006803FB">
        <w:rPr>
          <w:sz w:val="28"/>
        </w:rPr>
        <w:t>П</w:t>
      </w:r>
      <w:r w:rsidRPr="0074694D">
        <w:rPr>
          <w:sz w:val="28"/>
        </w:rPr>
        <w:t>рограммы осущест</w:t>
      </w:r>
      <w:r w:rsidRPr="0074694D">
        <w:rPr>
          <w:sz w:val="28"/>
        </w:rPr>
        <w:t>в</w:t>
      </w:r>
      <w:r w:rsidRPr="0074694D">
        <w:rPr>
          <w:sz w:val="28"/>
        </w:rPr>
        <w:t xml:space="preserve">ляет </w:t>
      </w:r>
      <w:r w:rsidR="00D62623" w:rsidRPr="00D62623">
        <w:rPr>
          <w:sz w:val="28"/>
        </w:rPr>
        <w:t>отдел экономического прогнозирования, мониторинга и развития</w:t>
      </w:r>
      <w:r w:rsidR="006876E8" w:rsidRPr="006876E8">
        <w:rPr>
          <w:rFonts w:cs="Calibri"/>
          <w:sz w:val="28"/>
          <w:szCs w:val="28"/>
        </w:rPr>
        <w:t xml:space="preserve"> </w:t>
      </w:r>
      <w:r w:rsidR="006876E8">
        <w:rPr>
          <w:rFonts w:cs="Calibri"/>
          <w:sz w:val="28"/>
          <w:szCs w:val="28"/>
        </w:rPr>
        <w:t>мун</w:t>
      </w:r>
      <w:r w:rsidR="006876E8">
        <w:rPr>
          <w:rFonts w:cs="Calibri"/>
          <w:sz w:val="28"/>
          <w:szCs w:val="28"/>
        </w:rPr>
        <w:t>и</w:t>
      </w:r>
      <w:r w:rsidR="006876E8">
        <w:rPr>
          <w:rFonts w:cs="Calibri"/>
          <w:sz w:val="28"/>
          <w:szCs w:val="28"/>
        </w:rPr>
        <w:t>ципального района «Шилкинский район».</w:t>
      </w:r>
    </w:p>
    <w:p w14:paraId="480818E5" w14:textId="77777777" w:rsidR="003101AA" w:rsidRPr="00D771F4" w:rsidRDefault="003101AA" w:rsidP="00D62623">
      <w:pPr>
        <w:pStyle w:val="31"/>
        <w:spacing w:after="0"/>
        <w:ind w:left="0" w:right="-29" w:firstLine="567"/>
        <w:jc w:val="both"/>
        <w:rPr>
          <w:sz w:val="28"/>
          <w:szCs w:val="28"/>
        </w:rPr>
      </w:pPr>
    </w:p>
    <w:p w14:paraId="5704995C" w14:textId="23669F19" w:rsidR="00692FD8" w:rsidRDefault="005415C6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692FD8" w:rsidRPr="00514D7A">
        <w:rPr>
          <w:b/>
          <w:sz w:val="28"/>
          <w:szCs w:val="28"/>
        </w:rPr>
        <w:t xml:space="preserve">Оценка </w:t>
      </w:r>
      <w:r w:rsidR="006876E8">
        <w:rPr>
          <w:b/>
          <w:sz w:val="28"/>
          <w:szCs w:val="28"/>
        </w:rPr>
        <w:t xml:space="preserve">социально-экономической </w:t>
      </w:r>
      <w:r w:rsidR="00692FD8" w:rsidRPr="00514D7A">
        <w:rPr>
          <w:b/>
          <w:sz w:val="28"/>
          <w:szCs w:val="28"/>
        </w:rPr>
        <w:t>эфф</w:t>
      </w:r>
      <w:r w:rsidR="00514D7A">
        <w:rPr>
          <w:b/>
          <w:sz w:val="28"/>
          <w:szCs w:val="28"/>
        </w:rPr>
        <w:t xml:space="preserve">ективности реализации </w:t>
      </w:r>
      <w:r w:rsidR="006803FB">
        <w:rPr>
          <w:b/>
          <w:sz w:val="28"/>
          <w:szCs w:val="28"/>
        </w:rPr>
        <w:t>П</w:t>
      </w:r>
      <w:r w:rsidR="00514D7A">
        <w:rPr>
          <w:b/>
          <w:sz w:val="28"/>
          <w:szCs w:val="28"/>
        </w:rPr>
        <w:t>р</w:t>
      </w:r>
      <w:r w:rsidR="00514D7A">
        <w:rPr>
          <w:b/>
          <w:sz w:val="28"/>
          <w:szCs w:val="28"/>
        </w:rPr>
        <w:t>о</w:t>
      </w:r>
      <w:r w:rsidR="00514D7A">
        <w:rPr>
          <w:b/>
          <w:sz w:val="28"/>
          <w:szCs w:val="28"/>
        </w:rPr>
        <w:t>граммы</w:t>
      </w:r>
      <w:r w:rsidR="00016629">
        <w:rPr>
          <w:b/>
          <w:sz w:val="28"/>
          <w:szCs w:val="28"/>
        </w:rPr>
        <w:t>.</w:t>
      </w:r>
      <w:r w:rsidR="006803FB">
        <w:rPr>
          <w:b/>
          <w:sz w:val="28"/>
          <w:szCs w:val="28"/>
        </w:rPr>
        <w:t xml:space="preserve"> </w:t>
      </w:r>
    </w:p>
    <w:p w14:paraId="2C575B26" w14:textId="77777777" w:rsidR="00B41ADE" w:rsidRPr="00514D7A" w:rsidRDefault="00B41ADE" w:rsidP="00D62623">
      <w:pPr>
        <w:jc w:val="center"/>
        <w:rPr>
          <w:b/>
          <w:sz w:val="28"/>
          <w:szCs w:val="28"/>
        </w:rPr>
      </w:pPr>
    </w:p>
    <w:p w14:paraId="667C4E96" w14:textId="12988E21" w:rsidR="00CB5CE3" w:rsidRPr="00C577BC" w:rsidRDefault="00CB5CE3" w:rsidP="00D62623">
      <w:pPr>
        <w:ind w:firstLine="567"/>
        <w:jc w:val="both"/>
        <w:rPr>
          <w:sz w:val="28"/>
        </w:rPr>
      </w:pPr>
      <w:r w:rsidRPr="00C577BC">
        <w:rPr>
          <w:sz w:val="28"/>
        </w:rPr>
        <w:t xml:space="preserve">Эффективность реализации </w:t>
      </w:r>
      <w:r w:rsidR="006803FB">
        <w:rPr>
          <w:sz w:val="28"/>
        </w:rPr>
        <w:t>П</w:t>
      </w:r>
      <w:r w:rsidRPr="00C577BC">
        <w:rPr>
          <w:sz w:val="28"/>
        </w:rPr>
        <w:t xml:space="preserve">рограммы и </w:t>
      </w:r>
      <w:r w:rsidR="00065667" w:rsidRPr="00C577BC">
        <w:rPr>
          <w:sz w:val="28"/>
        </w:rPr>
        <w:t>использования,</w:t>
      </w:r>
      <w:r w:rsidRPr="00C577BC">
        <w:rPr>
          <w:sz w:val="28"/>
        </w:rPr>
        <w:t xml:space="preserve"> выделенных на нее с</w:t>
      </w:r>
      <w:r w:rsidR="006876E8">
        <w:rPr>
          <w:sz w:val="28"/>
        </w:rPr>
        <w:t>редств бюджета муниципального района «Шилкинский район</w:t>
      </w:r>
      <w:r w:rsidRPr="00C577BC">
        <w:rPr>
          <w:sz w:val="28"/>
        </w:rPr>
        <w:t>»</w:t>
      </w:r>
      <w:r w:rsidR="00065667">
        <w:rPr>
          <w:sz w:val="28"/>
        </w:rPr>
        <w:t>,</w:t>
      </w:r>
      <w:r w:rsidRPr="00C577BC">
        <w:rPr>
          <w:sz w:val="28"/>
        </w:rPr>
        <w:t xml:space="preserve"> будет обеспечена за счет:</w:t>
      </w:r>
    </w:p>
    <w:p w14:paraId="49DFCD79" w14:textId="77777777" w:rsidR="00CB5CE3" w:rsidRPr="00C577BC" w:rsidRDefault="006E15F2" w:rsidP="00D62623">
      <w:pPr>
        <w:jc w:val="both"/>
        <w:rPr>
          <w:sz w:val="28"/>
        </w:rPr>
      </w:pPr>
      <w:r>
        <w:rPr>
          <w:sz w:val="28"/>
        </w:rPr>
        <w:t xml:space="preserve">   </w:t>
      </w:r>
      <w:r w:rsidR="00016629">
        <w:rPr>
          <w:sz w:val="28"/>
        </w:rPr>
        <w:t xml:space="preserve">- </w:t>
      </w:r>
      <w:r w:rsidR="00CB5CE3" w:rsidRPr="00C577BC">
        <w:rPr>
          <w:sz w:val="28"/>
        </w:rPr>
        <w:t>исключения возможности нецелевого использования бюджетных средств;</w:t>
      </w:r>
    </w:p>
    <w:p w14:paraId="29DA73E6" w14:textId="77777777" w:rsidR="00CB5CE3" w:rsidRPr="00C577BC" w:rsidRDefault="006E15F2" w:rsidP="00D62623">
      <w:pPr>
        <w:jc w:val="both"/>
        <w:rPr>
          <w:sz w:val="28"/>
        </w:rPr>
      </w:pPr>
      <w:r>
        <w:rPr>
          <w:sz w:val="28"/>
        </w:rPr>
        <w:t xml:space="preserve">   </w:t>
      </w:r>
      <w:r w:rsidR="00016629">
        <w:rPr>
          <w:sz w:val="28"/>
        </w:rPr>
        <w:t xml:space="preserve">- </w:t>
      </w:r>
      <w:r w:rsidR="00CB5CE3" w:rsidRPr="00C577BC">
        <w:rPr>
          <w:sz w:val="28"/>
        </w:rPr>
        <w:t>прозрачности использования бюджетных средств;</w:t>
      </w:r>
    </w:p>
    <w:p w14:paraId="3C9D0955" w14:textId="77777777" w:rsidR="00CB5CE3" w:rsidRPr="00EC274E" w:rsidRDefault="006E15F2" w:rsidP="00D62623">
      <w:pPr>
        <w:jc w:val="both"/>
        <w:rPr>
          <w:color w:val="000000" w:themeColor="text1"/>
          <w:sz w:val="28"/>
        </w:rPr>
      </w:pPr>
      <w:r w:rsidRPr="00EC274E">
        <w:rPr>
          <w:color w:val="000000" w:themeColor="text1"/>
          <w:sz w:val="28"/>
        </w:rPr>
        <w:t xml:space="preserve">   </w:t>
      </w:r>
      <w:r w:rsidR="00016629" w:rsidRPr="00EC274E">
        <w:rPr>
          <w:color w:val="000000" w:themeColor="text1"/>
          <w:sz w:val="28"/>
        </w:rPr>
        <w:t xml:space="preserve">- </w:t>
      </w:r>
      <w:r w:rsidR="00CB5CE3" w:rsidRPr="00EC274E">
        <w:rPr>
          <w:color w:val="000000" w:themeColor="text1"/>
          <w:sz w:val="28"/>
        </w:rPr>
        <w:t>адресного п</w:t>
      </w:r>
      <w:r w:rsidR="00EF4F71" w:rsidRPr="00EC274E">
        <w:rPr>
          <w:color w:val="000000" w:themeColor="text1"/>
          <w:sz w:val="28"/>
        </w:rPr>
        <w:t>редоставления бюджетных средств.</w:t>
      </w:r>
    </w:p>
    <w:p w14:paraId="6F7BE65B" w14:textId="3F3DCC64" w:rsidR="00117FA3" w:rsidRDefault="00872D2F" w:rsidP="00D626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7FA3" w:rsidRPr="002F6D6E">
        <w:rPr>
          <w:sz w:val="28"/>
          <w:szCs w:val="28"/>
        </w:rPr>
        <w:t xml:space="preserve">Успешное выполнение </w:t>
      </w:r>
      <w:r w:rsidR="00117FA3">
        <w:rPr>
          <w:sz w:val="28"/>
          <w:szCs w:val="28"/>
        </w:rPr>
        <w:t xml:space="preserve">мероприятий </w:t>
      </w:r>
      <w:r w:rsidR="006803FB">
        <w:rPr>
          <w:sz w:val="28"/>
          <w:szCs w:val="28"/>
        </w:rPr>
        <w:t>П</w:t>
      </w:r>
      <w:r w:rsidR="00117FA3" w:rsidRPr="002F6D6E">
        <w:rPr>
          <w:sz w:val="28"/>
          <w:szCs w:val="28"/>
        </w:rPr>
        <w:t>рограммы позвол</w:t>
      </w:r>
      <w:r w:rsidR="00117FA3">
        <w:rPr>
          <w:sz w:val="28"/>
          <w:szCs w:val="28"/>
        </w:rPr>
        <w:t>ит обеспе</w:t>
      </w:r>
      <w:r w:rsidR="00D15E37">
        <w:rPr>
          <w:sz w:val="28"/>
          <w:szCs w:val="28"/>
        </w:rPr>
        <w:t xml:space="preserve">чить </w:t>
      </w:r>
      <w:r w:rsidR="00117FA3">
        <w:rPr>
          <w:sz w:val="28"/>
          <w:szCs w:val="28"/>
        </w:rPr>
        <w:t xml:space="preserve">к уровню </w:t>
      </w:r>
      <w:r w:rsidR="004344BC">
        <w:rPr>
          <w:sz w:val="28"/>
          <w:szCs w:val="28"/>
        </w:rPr>
        <w:t>20</w:t>
      </w:r>
      <w:r w:rsidR="000C4DB1">
        <w:rPr>
          <w:sz w:val="28"/>
          <w:szCs w:val="28"/>
        </w:rPr>
        <w:t>28</w:t>
      </w:r>
      <w:r w:rsidR="00117FA3">
        <w:rPr>
          <w:sz w:val="28"/>
          <w:szCs w:val="28"/>
        </w:rPr>
        <w:t xml:space="preserve"> </w:t>
      </w:r>
      <w:r w:rsidR="00117FA3" w:rsidRPr="002F6D6E">
        <w:rPr>
          <w:sz w:val="28"/>
          <w:szCs w:val="28"/>
        </w:rPr>
        <w:t>года:</w:t>
      </w:r>
    </w:p>
    <w:p w14:paraId="7F412126" w14:textId="77777777" w:rsidR="00117FA3" w:rsidRPr="00BB6A06" w:rsidRDefault="006E15F2" w:rsidP="00D6262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7FA3">
        <w:rPr>
          <w:sz w:val="28"/>
          <w:szCs w:val="28"/>
        </w:rPr>
        <w:t xml:space="preserve"> </w:t>
      </w:r>
      <w:r w:rsidR="00117FA3" w:rsidRPr="00D66592">
        <w:rPr>
          <w:sz w:val="28"/>
          <w:szCs w:val="28"/>
        </w:rPr>
        <w:t>- увеличени</w:t>
      </w:r>
      <w:r w:rsidR="00117FA3">
        <w:rPr>
          <w:sz w:val="28"/>
          <w:szCs w:val="28"/>
        </w:rPr>
        <w:t>е</w:t>
      </w:r>
      <w:r w:rsidR="00117FA3" w:rsidRPr="00D66592">
        <w:rPr>
          <w:sz w:val="28"/>
          <w:szCs w:val="28"/>
        </w:rPr>
        <w:t xml:space="preserve"> количеств</w:t>
      </w:r>
      <w:r w:rsidR="00117FA3">
        <w:rPr>
          <w:sz w:val="28"/>
          <w:szCs w:val="28"/>
        </w:rPr>
        <w:t>а</w:t>
      </w:r>
      <w:r w:rsidR="00117FA3" w:rsidRPr="00D66592">
        <w:rPr>
          <w:sz w:val="28"/>
          <w:szCs w:val="28"/>
        </w:rPr>
        <w:t xml:space="preserve"> субъектов предпринимательской деятельности, получивших консультативно-инф</w:t>
      </w:r>
      <w:r w:rsidR="00117FA3">
        <w:rPr>
          <w:sz w:val="28"/>
          <w:szCs w:val="28"/>
        </w:rPr>
        <w:t>ормац</w:t>
      </w:r>
      <w:r w:rsidR="00117FA3" w:rsidRPr="00D66592">
        <w:rPr>
          <w:sz w:val="28"/>
          <w:szCs w:val="28"/>
        </w:rPr>
        <w:t>ионную поддержку и методическую поддержку</w:t>
      </w:r>
      <w:r w:rsidR="00117FA3" w:rsidRPr="00084A1A">
        <w:rPr>
          <w:sz w:val="28"/>
          <w:szCs w:val="28"/>
        </w:rPr>
        <w:t>;</w:t>
      </w:r>
    </w:p>
    <w:p w14:paraId="00A1A4D2" w14:textId="77777777" w:rsidR="00B67E38" w:rsidRDefault="006E15F2" w:rsidP="00D6262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17FA3" w:rsidRPr="00CE505A">
        <w:rPr>
          <w:sz w:val="28"/>
          <w:szCs w:val="28"/>
        </w:rPr>
        <w:t xml:space="preserve">- </w:t>
      </w:r>
      <w:r w:rsidR="00B67E38">
        <w:rPr>
          <w:sz w:val="28"/>
          <w:szCs w:val="28"/>
        </w:rPr>
        <w:t>увеличение количества выдачи</w:t>
      </w:r>
      <w:r w:rsidR="00117FA3">
        <w:rPr>
          <w:sz w:val="28"/>
          <w:szCs w:val="28"/>
        </w:rPr>
        <w:t xml:space="preserve"> </w:t>
      </w:r>
      <w:r w:rsidR="00117FA3" w:rsidRPr="00CE505A">
        <w:rPr>
          <w:sz w:val="28"/>
          <w:szCs w:val="28"/>
        </w:rPr>
        <w:t>займов</w:t>
      </w:r>
      <w:r w:rsidR="00117FA3">
        <w:rPr>
          <w:sz w:val="28"/>
          <w:szCs w:val="28"/>
        </w:rPr>
        <w:t xml:space="preserve"> </w:t>
      </w:r>
      <w:r w:rsidR="00117FA3" w:rsidRPr="00CE505A">
        <w:rPr>
          <w:sz w:val="28"/>
          <w:szCs w:val="28"/>
        </w:rPr>
        <w:t>Фондом поддержки малого пре</w:t>
      </w:r>
      <w:r w:rsidR="00117FA3" w:rsidRPr="00CE505A">
        <w:rPr>
          <w:sz w:val="28"/>
          <w:szCs w:val="28"/>
        </w:rPr>
        <w:t>д</w:t>
      </w:r>
      <w:r w:rsidR="00117FA3" w:rsidRPr="00CE505A">
        <w:rPr>
          <w:sz w:val="28"/>
          <w:szCs w:val="28"/>
        </w:rPr>
        <w:t>принимательства МР «Шилкинский район</w:t>
      </w:r>
      <w:r w:rsidR="00AA170E">
        <w:rPr>
          <w:sz w:val="28"/>
          <w:szCs w:val="28"/>
        </w:rPr>
        <w:t>»</w:t>
      </w:r>
      <w:r w:rsidR="00B67E38">
        <w:rPr>
          <w:sz w:val="28"/>
          <w:szCs w:val="28"/>
        </w:rPr>
        <w:t>;</w:t>
      </w:r>
    </w:p>
    <w:p w14:paraId="543CC310" w14:textId="77777777" w:rsidR="00117FA3" w:rsidRPr="00772436" w:rsidRDefault="006E15F2" w:rsidP="00D6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17FA3">
        <w:rPr>
          <w:sz w:val="28"/>
          <w:szCs w:val="28"/>
        </w:rPr>
        <w:t xml:space="preserve"> -</w:t>
      </w:r>
      <w:r w:rsidR="008A6EE8">
        <w:rPr>
          <w:sz w:val="28"/>
          <w:szCs w:val="28"/>
        </w:rPr>
        <w:t xml:space="preserve"> стабильные налоговые поступления</w:t>
      </w:r>
      <w:r w:rsidR="00117FA3">
        <w:rPr>
          <w:sz w:val="28"/>
          <w:szCs w:val="28"/>
        </w:rPr>
        <w:t xml:space="preserve"> от субъектов </w:t>
      </w:r>
      <w:r w:rsidR="00117FA3" w:rsidRPr="00CE505A">
        <w:rPr>
          <w:sz w:val="28"/>
          <w:szCs w:val="28"/>
        </w:rPr>
        <w:t>предпринимательской деятельности</w:t>
      </w:r>
      <w:r w:rsidR="000402DF">
        <w:rPr>
          <w:sz w:val="28"/>
          <w:szCs w:val="28"/>
        </w:rPr>
        <w:t>;</w:t>
      </w:r>
      <w:r w:rsidR="00772436">
        <w:rPr>
          <w:sz w:val="28"/>
          <w:szCs w:val="28"/>
        </w:rPr>
        <w:t xml:space="preserve"> </w:t>
      </w:r>
    </w:p>
    <w:p w14:paraId="3A140E30" w14:textId="77777777" w:rsidR="001E582D" w:rsidRDefault="001E582D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z w:val="28"/>
          <w:szCs w:val="28"/>
        </w:rPr>
        <w:t xml:space="preserve">    - </w:t>
      </w:r>
      <w:r w:rsidR="000402DF">
        <w:rPr>
          <w:snapToGrid w:val="0"/>
          <w:sz w:val="28"/>
        </w:rPr>
        <w:t>создание</w:t>
      </w:r>
      <w:r w:rsidRPr="006E09AF">
        <w:rPr>
          <w:snapToGrid w:val="0"/>
          <w:sz w:val="28"/>
        </w:rPr>
        <w:t xml:space="preserve"> новых предприятий в приоритетных видах экономической де</w:t>
      </w:r>
      <w:r w:rsidRPr="006E09AF">
        <w:rPr>
          <w:snapToGrid w:val="0"/>
          <w:sz w:val="28"/>
        </w:rPr>
        <w:t>я</w:t>
      </w:r>
      <w:r w:rsidRPr="006E09AF">
        <w:rPr>
          <w:snapToGrid w:val="0"/>
          <w:sz w:val="28"/>
        </w:rPr>
        <w:t>тельности;</w:t>
      </w:r>
    </w:p>
    <w:p w14:paraId="2E71106B" w14:textId="77777777" w:rsidR="007B6EBB" w:rsidRDefault="007B6EBB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продолжение работы по созданию условий для обеспечения занятости, в том числе молодёжи</w:t>
      </w:r>
      <w:r w:rsidR="004A2F84">
        <w:rPr>
          <w:snapToGrid w:val="0"/>
          <w:sz w:val="28"/>
        </w:rPr>
        <w:t>, за счёт увеличения количества рабочих мест на пре</w:t>
      </w:r>
      <w:r w:rsidR="004A2F84">
        <w:rPr>
          <w:snapToGrid w:val="0"/>
          <w:sz w:val="28"/>
        </w:rPr>
        <w:t>д</w:t>
      </w:r>
      <w:r w:rsidR="004A2F84">
        <w:rPr>
          <w:snapToGrid w:val="0"/>
          <w:sz w:val="28"/>
        </w:rPr>
        <w:t>приятиях малого и среднего бизнеса;</w:t>
      </w:r>
    </w:p>
    <w:p w14:paraId="428FAF90" w14:textId="77777777" w:rsidR="004A2F84" w:rsidRPr="006E09AF" w:rsidRDefault="004A2F84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достижение более равномерного развития малого и среднего предприн</w:t>
      </w:r>
      <w:r>
        <w:rPr>
          <w:snapToGrid w:val="0"/>
          <w:sz w:val="28"/>
        </w:rPr>
        <w:t>и</w:t>
      </w:r>
      <w:r>
        <w:rPr>
          <w:snapToGrid w:val="0"/>
          <w:sz w:val="28"/>
        </w:rPr>
        <w:t>мательства в городских и сельских поселениях района;</w:t>
      </w:r>
    </w:p>
    <w:p w14:paraId="1D4F0739" w14:textId="77777777" w:rsidR="001E582D" w:rsidRPr="00DA000D" w:rsidRDefault="001E582D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</w:t>
      </w:r>
      <w:r w:rsidR="000402DF">
        <w:rPr>
          <w:snapToGrid w:val="0"/>
          <w:sz w:val="28"/>
        </w:rPr>
        <w:t>насыщение</w:t>
      </w:r>
      <w:r w:rsidRPr="00DA000D">
        <w:rPr>
          <w:snapToGrid w:val="0"/>
          <w:sz w:val="28"/>
        </w:rPr>
        <w:t xml:space="preserve"> потребительского рынка качественными товарами и услуг</w:t>
      </w:r>
      <w:r w:rsidRPr="00DA000D">
        <w:rPr>
          <w:snapToGrid w:val="0"/>
          <w:sz w:val="28"/>
        </w:rPr>
        <w:t>а</w:t>
      </w:r>
      <w:r w:rsidR="000402DF">
        <w:rPr>
          <w:snapToGrid w:val="0"/>
          <w:sz w:val="28"/>
        </w:rPr>
        <w:t>ми, обеспечение</w:t>
      </w:r>
      <w:r w:rsidRPr="00DA000D">
        <w:rPr>
          <w:snapToGrid w:val="0"/>
          <w:sz w:val="28"/>
        </w:rPr>
        <w:t xml:space="preserve"> конкурентоспособности продукции местного производства;</w:t>
      </w:r>
    </w:p>
    <w:p w14:paraId="7BD4DC5C" w14:textId="77777777" w:rsidR="001E582D" w:rsidRPr="00DA000D" w:rsidRDefault="001E582D" w:rsidP="00D6262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D1069">
        <w:rPr>
          <w:sz w:val="28"/>
          <w:szCs w:val="28"/>
        </w:rPr>
        <w:t>- уве</w:t>
      </w:r>
      <w:r w:rsidR="000402DF" w:rsidRPr="00BD1069">
        <w:rPr>
          <w:sz w:val="28"/>
          <w:szCs w:val="28"/>
        </w:rPr>
        <w:t>личение</w:t>
      </w:r>
      <w:r w:rsidRPr="00DA000D">
        <w:rPr>
          <w:sz w:val="28"/>
          <w:szCs w:val="28"/>
        </w:rPr>
        <w:t xml:space="preserve">      выпуска     продукции     субъектами      малого     и     среднего </w:t>
      </w:r>
      <w:r w:rsidRPr="00DA000D">
        <w:rPr>
          <w:spacing w:val="-2"/>
          <w:sz w:val="28"/>
          <w:szCs w:val="28"/>
        </w:rPr>
        <w:t>предпринимательства;</w:t>
      </w:r>
    </w:p>
    <w:p w14:paraId="3016C0A4" w14:textId="77777777" w:rsidR="001E582D" w:rsidRPr="00DA000D" w:rsidRDefault="00CF2E3C" w:rsidP="00D626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7C6316">
        <w:rPr>
          <w:sz w:val="28"/>
          <w:szCs w:val="28"/>
        </w:rPr>
        <w:t>создание</w:t>
      </w:r>
      <w:r w:rsidR="001E582D" w:rsidRPr="00DA000D">
        <w:rPr>
          <w:sz w:val="28"/>
          <w:szCs w:val="28"/>
        </w:rPr>
        <w:t xml:space="preserve"> целостной системы муниципальной поддержки субъектов м</w:t>
      </w:r>
      <w:r w:rsidR="001E582D" w:rsidRPr="00DA000D">
        <w:rPr>
          <w:sz w:val="28"/>
          <w:szCs w:val="28"/>
        </w:rPr>
        <w:t>а</w:t>
      </w:r>
      <w:r w:rsidR="001E582D" w:rsidRPr="00DA000D">
        <w:rPr>
          <w:sz w:val="28"/>
          <w:szCs w:val="28"/>
        </w:rPr>
        <w:t>лого и среднего предпринимательства;</w:t>
      </w:r>
    </w:p>
    <w:p w14:paraId="73E919EF" w14:textId="72945BA8" w:rsidR="001E582D" w:rsidRPr="00DA000D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right="34" w:firstLine="28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7C6316">
        <w:rPr>
          <w:spacing w:val="-2"/>
          <w:sz w:val="28"/>
          <w:szCs w:val="28"/>
        </w:rPr>
        <w:t>развитие и укрепление</w:t>
      </w:r>
      <w:r w:rsidR="001E582D" w:rsidRPr="00DA000D">
        <w:rPr>
          <w:spacing w:val="-2"/>
          <w:sz w:val="28"/>
          <w:szCs w:val="28"/>
        </w:rPr>
        <w:t xml:space="preserve"> положительных тенденций по взаимодействию о</w:t>
      </w:r>
      <w:r w:rsidR="001E582D" w:rsidRPr="00DA000D">
        <w:rPr>
          <w:spacing w:val="-2"/>
          <w:sz w:val="28"/>
          <w:szCs w:val="28"/>
        </w:rPr>
        <w:t>р</w:t>
      </w:r>
      <w:r w:rsidR="001E582D" w:rsidRPr="00DA000D">
        <w:rPr>
          <w:spacing w:val="-2"/>
          <w:sz w:val="28"/>
          <w:szCs w:val="28"/>
        </w:rPr>
        <w:t xml:space="preserve">ганов </w:t>
      </w:r>
      <w:r w:rsidR="001E582D" w:rsidRPr="00DA000D">
        <w:rPr>
          <w:spacing w:val="-1"/>
          <w:sz w:val="28"/>
          <w:szCs w:val="28"/>
        </w:rPr>
        <w:t>местного самоуправления и субъектов малого и среднего предприним</w:t>
      </w:r>
      <w:r w:rsidR="001E582D" w:rsidRPr="00DA000D">
        <w:rPr>
          <w:spacing w:val="-1"/>
          <w:sz w:val="28"/>
          <w:szCs w:val="28"/>
        </w:rPr>
        <w:t>а</w:t>
      </w:r>
      <w:r w:rsidR="001E582D" w:rsidRPr="00DA000D">
        <w:rPr>
          <w:spacing w:val="-1"/>
          <w:sz w:val="28"/>
          <w:szCs w:val="28"/>
        </w:rPr>
        <w:t>тельства;</w:t>
      </w:r>
    </w:p>
    <w:p w14:paraId="5094D52B" w14:textId="4F858332" w:rsidR="00CF2E3C" w:rsidRPr="00CF2E3C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="007C6316">
        <w:rPr>
          <w:spacing w:val="-1"/>
          <w:sz w:val="28"/>
          <w:szCs w:val="28"/>
        </w:rPr>
        <w:t>укрепление социального статуса, повышение</w:t>
      </w:r>
      <w:r w:rsidR="001E582D" w:rsidRPr="00DA000D">
        <w:rPr>
          <w:spacing w:val="-1"/>
          <w:sz w:val="28"/>
          <w:szCs w:val="28"/>
        </w:rPr>
        <w:t xml:space="preserve"> имиджа предпринимател</w:t>
      </w:r>
      <w:r w:rsidR="001E582D" w:rsidRPr="00DA000D">
        <w:rPr>
          <w:spacing w:val="-1"/>
          <w:sz w:val="28"/>
          <w:szCs w:val="28"/>
        </w:rPr>
        <w:t>ь</w:t>
      </w:r>
      <w:r w:rsidR="001E582D" w:rsidRPr="00DA000D">
        <w:rPr>
          <w:spacing w:val="-1"/>
          <w:sz w:val="28"/>
          <w:szCs w:val="28"/>
        </w:rPr>
        <w:t>ства.</w:t>
      </w:r>
    </w:p>
    <w:p w14:paraId="78C2A976" w14:textId="0E3DF97B" w:rsidR="00CF2E3C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6775">
        <w:rPr>
          <w:rFonts w:cs="Calibri"/>
          <w:sz w:val="28"/>
          <w:szCs w:val="28"/>
        </w:rPr>
        <w:t xml:space="preserve">Выполнение мероприятий </w:t>
      </w:r>
      <w:r w:rsidR="006803FB">
        <w:rPr>
          <w:rFonts w:cs="Calibri"/>
          <w:sz w:val="28"/>
          <w:szCs w:val="28"/>
        </w:rPr>
        <w:t>П</w:t>
      </w:r>
      <w:r w:rsidRPr="00346775">
        <w:rPr>
          <w:rFonts w:cs="Calibri"/>
          <w:sz w:val="28"/>
          <w:szCs w:val="28"/>
        </w:rPr>
        <w:t xml:space="preserve">рограммы позволит обеспечить условия для </w:t>
      </w:r>
      <w:r w:rsidRPr="00346775">
        <w:rPr>
          <w:rFonts w:cs="Calibri"/>
          <w:sz w:val="28"/>
          <w:szCs w:val="28"/>
        </w:rPr>
        <w:lastRenderedPageBreak/>
        <w:t>сохранения действующих и создания новых СМ</w:t>
      </w:r>
      <w:r>
        <w:rPr>
          <w:rFonts w:cs="Calibri"/>
          <w:sz w:val="28"/>
          <w:szCs w:val="28"/>
        </w:rPr>
        <w:t xml:space="preserve"> </w:t>
      </w:r>
      <w:r w:rsidRPr="00346775">
        <w:rPr>
          <w:rFonts w:cs="Calibri"/>
          <w:sz w:val="28"/>
          <w:szCs w:val="28"/>
        </w:rPr>
        <w:t>и</w:t>
      </w:r>
      <w:r>
        <w:rPr>
          <w:rFonts w:cs="Calibri"/>
          <w:sz w:val="28"/>
          <w:szCs w:val="28"/>
        </w:rPr>
        <w:t xml:space="preserve"> </w:t>
      </w:r>
      <w:r w:rsidRPr="00346775">
        <w:rPr>
          <w:rFonts w:cs="Calibri"/>
          <w:sz w:val="28"/>
          <w:szCs w:val="28"/>
        </w:rPr>
        <w:t>СП, что даст возможность увеличить число рабочих мест и будет способствовать занятости насе</w:t>
      </w:r>
      <w:r>
        <w:rPr>
          <w:rFonts w:cs="Calibri"/>
          <w:sz w:val="28"/>
          <w:szCs w:val="28"/>
        </w:rPr>
        <w:t>ления, а также у</w:t>
      </w:r>
      <w:r w:rsidRPr="00971BD3">
        <w:rPr>
          <w:sz w:val="28"/>
          <w:szCs w:val="28"/>
        </w:rPr>
        <w:t>довлетворени</w:t>
      </w:r>
      <w:r>
        <w:rPr>
          <w:sz w:val="28"/>
          <w:szCs w:val="28"/>
        </w:rPr>
        <w:t>ю</w:t>
      </w:r>
      <w:r w:rsidRPr="00971BD3">
        <w:rPr>
          <w:sz w:val="28"/>
          <w:szCs w:val="28"/>
        </w:rPr>
        <w:t xml:space="preserve"> потребностей населения города в производстве пр</w:t>
      </w:r>
      <w:r w:rsidRPr="00971BD3">
        <w:rPr>
          <w:sz w:val="28"/>
          <w:szCs w:val="28"/>
        </w:rPr>
        <w:t>о</w:t>
      </w:r>
      <w:r w:rsidRPr="00971BD3">
        <w:rPr>
          <w:sz w:val="28"/>
          <w:szCs w:val="28"/>
        </w:rPr>
        <w:t>дукции и услуг, предоставляемых субъектами малого и среднего предприн</w:t>
      </w:r>
      <w:r w:rsidRPr="00971BD3">
        <w:rPr>
          <w:sz w:val="28"/>
          <w:szCs w:val="28"/>
        </w:rPr>
        <w:t>и</w:t>
      </w:r>
      <w:r w:rsidRPr="00971BD3">
        <w:rPr>
          <w:sz w:val="28"/>
          <w:szCs w:val="28"/>
        </w:rPr>
        <w:t>мательства</w:t>
      </w:r>
      <w:r w:rsidR="007C6316">
        <w:rPr>
          <w:sz w:val="28"/>
          <w:szCs w:val="28"/>
        </w:rPr>
        <w:t>.</w:t>
      </w:r>
    </w:p>
    <w:p w14:paraId="745E787A" w14:textId="4AAC9469" w:rsidR="006A152F" w:rsidRDefault="004A2F84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и экономические последствия, которые возникнут в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тате реализации </w:t>
      </w:r>
      <w:r w:rsidR="006803FB">
        <w:rPr>
          <w:sz w:val="28"/>
          <w:szCs w:val="28"/>
        </w:rPr>
        <w:t>П</w:t>
      </w:r>
      <w:r>
        <w:rPr>
          <w:sz w:val="28"/>
          <w:szCs w:val="28"/>
        </w:rPr>
        <w:t>рограммы, будут иметь положительное влияние на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ально-экономичес</w:t>
      </w:r>
      <w:r w:rsidR="005F2FBB">
        <w:rPr>
          <w:sz w:val="28"/>
          <w:szCs w:val="28"/>
        </w:rPr>
        <w:t>кое развитие Шилкинского района</w:t>
      </w:r>
      <w:r w:rsidR="00E86968">
        <w:rPr>
          <w:sz w:val="28"/>
          <w:szCs w:val="28"/>
        </w:rPr>
        <w:t>.</w:t>
      </w:r>
    </w:p>
    <w:p w14:paraId="7A56B395" w14:textId="77777777" w:rsidR="0047574B" w:rsidRDefault="0047574B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A441984" w14:textId="1D1548D0" w:rsidR="00B452C3" w:rsidRDefault="005415C6" w:rsidP="00D62623">
      <w:pPr>
        <w:pStyle w:val="14"/>
        <w:keepNext/>
        <w:keepLines/>
        <w:spacing w:after="0"/>
        <w:rPr>
          <w:color w:val="000000"/>
          <w:lang w:bidi="ru-RU"/>
        </w:rPr>
      </w:pPr>
      <w:r>
        <w:rPr>
          <w:color w:val="000000"/>
          <w:lang w:bidi="ru-RU"/>
        </w:rPr>
        <w:t>6</w:t>
      </w:r>
      <w:r w:rsidR="00B452C3">
        <w:rPr>
          <w:color w:val="000000"/>
          <w:lang w:bidi="ru-RU"/>
        </w:rPr>
        <w:t>. Организация управления Программой</w:t>
      </w:r>
      <w:r w:rsidR="00B452C3">
        <w:rPr>
          <w:color w:val="000000"/>
          <w:lang w:bidi="ru-RU"/>
        </w:rPr>
        <w:br/>
        <w:t xml:space="preserve">и </w:t>
      </w:r>
      <w:proofErr w:type="gramStart"/>
      <w:r w:rsidR="00B452C3">
        <w:rPr>
          <w:color w:val="000000"/>
          <w:lang w:bidi="ru-RU"/>
        </w:rPr>
        <w:t>контроль за</w:t>
      </w:r>
      <w:proofErr w:type="gramEnd"/>
      <w:r w:rsidR="00B452C3">
        <w:rPr>
          <w:color w:val="000000"/>
          <w:lang w:bidi="ru-RU"/>
        </w:rPr>
        <w:t xml:space="preserve"> ходом ее реализации</w:t>
      </w:r>
    </w:p>
    <w:p w14:paraId="4D57654A" w14:textId="77777777" w:rsidR="00B41ADE" w:rsidRDefault="00B41ADE" w:rsidP="00D62623">
      <w:pPr>
        <w:pStyle w:val="14"/>
        <w:keepNext/>
        <w:keepLines/>
        <w:spacing w:after="0"/>
      </w:pPr>
    </w:p>
    <w:p w14:paraId="1193B1A0" w14:textId="152DE07F" w:rsidR="00B452C3" w:rsidRDefault="00B452C3" w:rsidP="00D62623">
      <w:pPr>
        <w:pStyle w:val="11"/>
        <w:ind w:firstLine="720"/>
        <w:jc w:val="both"/>
      </w:pPr>
      <w:r>
        <w:rPr>
          <w:lang w:bidi="ru-RU"/>
        </w:rPr>
        <w:t xml:space="preserve">Текущий </w:t>
      </w:r>
      <w:proofErr w:type="gramStart"/>
      <w:r>
        <w:rPr>
          <w:lang w:bidi="ru-RU"/>
        </w:rPr>
        <w:t>контроль за</w:t>
      </w:r>
      <w:proofErr w:type="gramEnd"/>
      <w:r>
        <w:rPr>
          <w:lang w:bidi="ru-RU"/>
        </w:rPr>
        <w:t xml:space="preserve"> реализацией мероприятий </w:t>
      </w:r>
      <w:r w:rsidR="00E80935">
        <w:rPr>
          <w:lang w:bidi="ru-RU"/>
        </w:rPr>
        <w:t>П</w:t>
      </w:r>
      <w:r>
        <w:rPr>
          <w:lang w:bidi="ru-RU"/>
        </w:rPr>
        <w:t>рограммы, осущест</w:t>
      </w:r>
      <w:r>
        <w:rPr>
          <w:lang w:bidi="ru-RU"/>
        </w:rPr>
        <w:t>в</w:t>
      </w:r>
      <w:r>
        <w:rPr>
          <w:lang w:bidi="ru-RU"/>
        </w:rPr>
        <w:t xml:space="preserve">ляет </w:t>
      </w:r>
      <w:bookmarkStart w:id="3" w:name="_Hlk224826856"/>
      <w:r w:rsidR="00E67AAC">
        <w:rPr>
          <w:sz w:val="27"/>
          <w:szCs w:val="27"/>
        </w:rPr>
        <w:t>отдел экономического прогнозирования, мониторинга и развития админ</w:t>
      </w:r>
      <w:r w:rsidR="00E67AAC">
        <w:rPr>
          <w:sz w:val="27"/>
          <w:szCs w:val="27"/>
        </w:rPr>
        <w:t>и</w:t>
      </w:r>
      <w:r w:rsidR="00E67AAC">
        <w:rPr>
          <w:sz w:val="27"/>
          <w:szCs w:val="27"/>
        </w:rPr>
        <w:t>страции</w:t>
      </w:r>
      <w:r w:rsidR="00E67AAC">
        <w:rPr>
          <w:snapToGrid w:val="0"/>
          <w:sz w:val="27"/>
          <w:szCs w:val="27"/>
        </w:rPr>
        <w:t xml:space="preserve"> муниципального района «Шилкинский район</w:t>
      </w:r>
      <w:r w:rsidR="00E67AAC" w:rsidRPr="00F927F0">
        <w:rPr>
          <w:snapToGrid w:val="0"/>
          <w:sz w:val="27"/>
          <w:szCs w:val="27"/>
        </w:rPr>
        <w:t>»</w:t>
      </w:r>
      <w:bookmarkEnd w:id="3"/>
      <w:r>
        <w:rPr>
          <w:lang w:bidi="ru-RU"/>
        </w:rPr>
        <w:t>. Общий контроль ос</w:t>
      </w:r>
      <w:r>
        <w:rPr>
          <w:lang w:bidi="ru-RU"/>
        </w:rPr>
        <w:t>у</w:t>
      </w:r>
      <w:r>
        <w:rPr>
          <w:lang w:bidi="ru-RU"/>
        </w:rPr>
        <w:t xml:space="preserve">ществляется администрацией муниципального </w:t>
      </w:r>
      <w:r w:rsidR="00E67AAC">
        <w:rPr>
          <w:lang w:bidi="ru-RU"/>
        </w:rPr>
        <w:t>района «Шилкинский район».</w:t>
      </w:r>
      <w:r>
        <w:rPr>
          <w:lang w:bidi="ru-RU"/>
        </w:rPr>
        <w:t xml:space="preserve"> Оценку эффективности реализации </w:t>
      </w:r>
      <w:r w:rsidR="00E80935">
        <w:rPr>
          <w:lang w:bidi="ru-RU"/>
        </w:rPr>
        <w:t>П</w:t>
      </w:r>
      <w:r>
        <w:rPr>
          <w:lang w:bidi="ru-RU"/>
        </w:rPr>
        <w:t xml:space="preserve">рограммы осуществляет </w:t>
      </w:r>
      <w:r w:rsidR="00E67AAC">
        <w:rPr>
          <w:sz w:val="27"/>
          <w:szCs w:val="27"/>
        </w:rPr>
        <w:t>отдел эконом</w:t>
      </w:r>
      <w:r w:rsidR="00E67AAC">
        <w:rPr>
          <w:sz w:val="27"/>
          <w:szCs w:val="27"/>
        </w:rPr>
        <w:t>и</w:t>
      </w:r>
      <w:r w:rsidR="00E67AAC">
        <w:rPr>
          <w:sz w:val="27"/>
          <w:szCs w:val="27"/>
        </w:rPr>
        <w:t>ческого прогнозирования, мониторинга и развития администрации</w:t>
      </w:r>
      <w:r w:rsidR="00E67AAC">
        <w:rPr>
          <w:snapToGrid w:val="0"/>
          <w:sz w:val="27"/>
          <w:szCs w:val="27"/>
        </w:rPr>
        <w:t xml:space="preserve"> муниципал</w:t>
      </w:r>
      <w:r w:rsidR="00E67AAC">
        <w:rPr>
          <w:snapToGrid w:val="0"/>
          <w:sz w:val="27"/>
          <w:szCs w:val="27"/>
        </w:rPr>
        <w:t>ь</w:t>
      </w:r>
      <w:r w:rsidR="00E67AAC">
        <w:rPr>
          <w:snapToGrid w:val="0"/>
          <w:sz w:val="27"/>
          <w:szCs w:val="27"/>
        </w:rPr>
        <w:t>ного района «Шилкинский район</w:t>
      </w:r>
      <w:r w:rsidR="00E67AAC" w:rsidRPr="00F927F0">
        <w:rPr>
          <w:snapToGrid w:val="0"/>
          <w:sz w:val="27"/>
          <w:szCs w:val="27"/>
        </w:rPr>
        <w:t>»</w:t>
      </w:r>
      <w:r>
        <w:rPr>
          <w:lang w:bidi="ru-RU"/>
        </w:rPr>
        <w:t>, которая проводится ежегодно.</w:t>
      </w:r>
    </w:p>
    <w:p w14:paraId="5EEC01B6" w14:textId="482477C6" w:rsidR="00B452C3" w:rsidRPr="00B452C3" w:rsidRDefault="00697E01" w:rsidP="00B452C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  <w:sectPr w:rsidR="00B452C3" w:rsidRPr="00B452C3" w:rsidSect="008C0406">
          <w:pgSz w:w="11906" w:h="16838"/>
          <w:pgMar w:top="567" w:right="851" w:bottom="567" w:left="1701" w:header="703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</w:t>
      </w:r>
      <w:bookmarkStart w:id="4" w:name="_GoBack"/>
      <w:bookmarkEnd w:id="4"/>
    </w:p>
    <w:p w14:paraId="0DE82B6D" w14:textId="77777777" w:rsidR="00E4228F" w:rsidRPr="00815BEF" w:rsidRDefault="00E86968" w:rsidP="00D62623">
      <w:pPr>
        <w:widowControl w:val="0"/>
        <w:ind w:left="10206"/>
        <w:rPr>
          <w:color w:val="000000"/>
          <w:sz w:val="24"/>
          <w:szCs w:val="24"/>
          <w:lang w:bidi="ru-RU"/>
        </w:rPr>
      </w:pPr>
      <w:r w:rsidRPr="00815BEF">
        <w:rPr>
          <w:color w:val="000000"/>
          <w:sz w:val="24"/>
          <w:szCs w:val="24"/>
          <w:lang w:bidi="ru-RU"/>
        </w:rPr>
        <w:lastRenderedPageBreak/>
        <w:t>Приложение</w:t>
      </w:r>
      <w:r w:rsidRPr="00815BEF">
        <w:rPr>
          <w:color w:val="000000"/>
          <w:sz w:val="24"/>
          <w:szCs w:val="24"/>
          <w:lang w:bidi="ru-RU"/>
        </w:rPr>
        <w:br/>
        <w:t>к муниципальной программе «</w:t>
      </w:r>
      <w:r w:rsidR="00E4228F" w:rsidRPr="00815BEF">
        <w:rPr>
          <w:color w:val="000000"/>
          <w:sz w:val="24"/>
          <w:szCs w:val="24"/>
          <w:lang w:bidi="ru-RU"/>
        </w:rPr>
        <w:t>Развитие малого и среднего предпринимательства</w:t>
      </w:r>
    </w:p>
    <w:p w14:paraId="69DF0975" w14:textId="5261D2FE" w:rsidR="00E86968" w:rsidRPr="00815BEF" w:rsidRDefault="00E4228F" w:rsidP="00D62623">
      <w:pPr>
        <w:widowControl w:val="0"/>
        <w:ind w:left="10206"/>
        <w:rPr>
          <w:color w:val="000000"/>
          <w:sz w:val="24"/>
          <w:szCs w:val="24"/>
          <w:lang w:bidi="ru-RU"/>
        </w:rPr>
      </w:pPr>
      <w:r w:rsidRPr="00815BEF">
        <w:rPr>
          <w:color w:val="000000"/>
          <w:sz w:val="24"/>
          <w:szCs w:val="24"/>
          <w:lang w:bidi="ru-RU"/>
        </w:rPr>
        <w:t xml:space="preserve"> на территории муниципального района «Ши</w:t>
      </w:r>
      <w:r w:rsidRPr="00815BEF">
        <w:rPr>
          <w:color w:val="000000"/>
          <w:sz w:val="24"/>
          <w:szCs w:val="24"/>
          <w:lang w:bidi="ru-RU"/>
        </w:rPr>
        <w:t>л</w:t>
      </w:r>
      <w:r w:rsidRPr="00815BEF">
        <w:rPr>
          <w:color w:val="000000"/>
          <w:sz w:val="24"/>
          <w:szCs w:val="24"/>
          <w:lang w:bidi="ru-RU"/>
        </w:rPr>
        <w:t>кинский район»</w:t>
      </w:r>
      <w:r w:rsidR="00E86968" w:rsidRPr="00815BEF">
        <w:rPr>
          <w:color w:val="000000"/>
          <w:sz w:val="24"/>
          <w:szCs w:val="24"/>
          <w:lang w:bidi="ru-RU"/>
        </w:rPr>
        <w:br/>
        <w:t>на 2026 - 2028 годы»</w:t>
      </w:r>
    </w:p>
    <w:p w14:paraId="2244A689" w14:textId="77777777" w:rsidR="00815BEF" w:rsidRDefault="00815BEF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</w:p>
    <w:p w14:paraId="5A780CD8" w14:textId="77777777" w:rsidR="00815BEF" w:rsidRDefault="00E86968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 xml:space="preserve">Основные мероприятия и объемы финансирования муниципальной </w:t>
      </w:r>
    </w:p>
    <w:p w14:paraId="4DCB81A6" w14:textId="4F355DE3" w:rsidR="00A355C2" w:rsidRPr="00815BEF" w:rsidRDefault="005B01DB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>П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>рограммы</w:t>
      </w:r>
      <w:r w:rsidR="00815BEF">
        <w:rPr>
          <w:b/>
          <w:bCs/>
          <w:color w:val="000000"/>
          <w:sz w:val="24"/>
          <w:szCs w:val="24"/>
          <w:lang w:bidi="ru-RU"/>
        </w:rPr>
        <w:t xml:space="preserve"> 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>«</w:t>
      </w:r>
      <w:r w:rsidR="00A355C2" w:rsidRPr="00815BEF">
        <w:rPr>
          <w:b/>
          <w:bCs/>
          <w:color w:val="000000"/>
          <w:sz w:val="24"/>
          <w:szCs w:val="24"/>
          <w:lang w:bidi="ru-RU"/>
        </w:rPr>
        <w:t>Развитие малого и среднего предпринимательства</w:t>
      </w:r>
    </w:p>
    <w:p w14:paraId="2C7AACF7" w14:textId="6A07F193" w:rsidR="00E86968" w:rsidRPr="00815BEF" w:rsidRDefault="00A355C2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 xml:space="preserve"> на территории муниципального района «Шилкинский район»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 xml:space="preserve"> на 2026 - 2028 годы»</w:t>
      </w:r>
    </w:p>
    <w:p w14:paraId="6D21D48A" w14:textId="77777777" w:rsidR="003548B5" w:rsidRPr="00E86968" w:rsidRDefault="003548B5" w:rsidP="00A355C2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37"/>
        <w:gridCol w:w="5118"/>
        <w:gridCol w:w="990"/>
        <w:gridCol w:w="1005"/>
        <w:gridCol w:w="1005"/>
      </w:tblGrid>
      <w:tr w:rsidR="00E86968" w:rsidRPr="003548B5" w14:paraId="5D2F959B" w14:textId="77777777" w:rsidTr="00E26ACB">
        <w:trPr>
          <w:trHeight w:hRule="exact" w:val="566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A42F0" w14:textId="77777777" w:rsidR="00E86968" w:rsidRPr="003548B5" w:rsidRDefault="00E86968" w:rsidP="00FD5F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CB083B" w14:textId="77777777" w:rsidR="00052D60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Наименование целей</w:t>
            </w:r>
            <w:r w:rsidRPr="00FD5F56">
              <w:rPr>
                <w:b/>
                <w:bCs/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задач</w:t>
            </w:r>
            <w:r w:rsidRPr="00FD5F56">
              <w:rPr>
                <w:b/>
                <w:bCs/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мероприятий</w:t>
            </w:r>
          </w:p>
          <w:p w14:paraId="30F6EEC5" w14:textId="17864FDD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программы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A6E38" w14:textId="2294C8BF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Ед</w:t>
            </w:r>
            <w:r w:rsidR="00D62623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.</w:t>
            </w:r>
            <w:r w:rsidR="00052D60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изм.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931B74" w14:textId="3D6CB516" w:rsidR="00E86968" w:rsidRPr="00FD5F56" w:rsidRDefault="00E86968" w:rsidP="00FD5F56">
            <w:pPr>
              <w:widowControl w:val="0"/>
              <w:spacing w:line="233" w:lineRule="auto"/>
              <w:ind w:hanging="26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Срок реал</w:t>
            </w:r>
            <w:r w:rsidR="00D62623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и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зации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912B6C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Ответственный исполнитель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9D44E" w14:textId="77777777" w:rsidR="00FD5F56" w:rsidRDefault="00E86968" w:rsidP="00FD5F56">
            <w:pPr>
              <w:widowControl w:val="0"/>
              <w:spacing w:line="233" w:lineRule="auto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Значения по годам </w:t>
            </w:r>
          </w:p>
          <w:p w14:paraId="1B3BB8DC" w14:textId="6B01175A" w:rsidR="00E86968" w:rsidRPr="00FD5F56" w:rsidRDefault="00E86968" w:rsidP="00FD5F56">
            <w:pPr>
              <w:widowControl w:val="0"/>
              <w:spacing w:line="233" w:lineRule="auto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реализации</w:t>
            </w:r>
          </w:p>
        </w:tc>
      </w:tr>
      <w:tr w:rsidR="00E86968" w:rsidRPr="003548B5" w14:paraId="3FA9A786" w14:textId="77777777" w:rsidTr="00E26ACB">
        <w:trPr>
          <w:trHeight w:hRule="exact" w:val="300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14:paraId="058B324E" w14:textId="77777777" w:rsidR="00E86968" w:rsidRPr="003548B5" w:rsidRDefault="00E86968" w:rsidP="00FD5F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vMerge/>
            <w:tcBorders>
              <w:left w:val="single" w:sz="4" w:space="0" w:color="auto"/>
            </w:tcBorders>
            <w:vAlign w:val="center"/>
          </w:tcPr>
          <w:p w14:paraId="48158964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vAlign w:val="center"/>
          </w:tcPr>
          <w:p w14:paraId="7D449DDC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</w:tcBorders>
            <w:vAlign w:val="center"/>
          </w:tcPr>
          <w:p w14:paraId="4C690DA3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</w:tcBorders>
            <w:vAlign w:val="center"/>
          </w:tcPr>
          <w:p w14:paraId="753D04D9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EFE27B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06705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CF897" w14:textId="77777777" w:rsidR="00E86968" w:rsidRPr="00FD5F56" w:rsidRDefault="00E86968" w:rsidP="00FD5F56">
            <w:pPr>
              <w:widowControl w:val="0"/>
              <w:ind w:left="6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2028</w:t>
            </w:r>
          </w:p>
        </w:tc>
      </w:tr>
      <w:tr w:rsidR="00E86968" w:rsidRPr="003548B5" w14:paraId="65B49099" w14:textId="77777777" w:rsidTr="003548B5">
        <w:trPr>
          <w:trHeight w:hRule="exact" w:val="1058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A462" w14:textId="77777777" w:rsidR="00E86968" w:rsidRPr="00AC44F2" w:rsidRDefault="00E86968" w:rsidP="00E86968">
            <w:pPr>
              <w:widowControl w:val="0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Цель:</w:t>
            </w:r>
          </w:p>
          <w:p w14:paraId="308B223D" w14:textId="37B7E00C" w:rsidR="00E86968" w:rsidRPr="003548B5" w:rsidRDefault="00E86968" w:rsidP="00E86968">
            <w:pPr>
              <w:widowControl w:val="0"/>
              <w:ind w:firstLine="5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Создание условий для развития субъектов малого и среднего предпринимательства на территории 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</w:p>
          <w:p w14:paraId="64AD4172" w14:textId="08E06E85" w:rsidR="00E86968" w:rsidRPr="003548B5" w:rsidRDefault="00E86968" w:rsidP="00E86968">
            <w:pPr>
              <w:widowControl w:val="0"/>
              <w:ind w:firstLine="5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Создание условий для наиболее полного удовлетворения потребностей жителей на территории 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в товарах и услугах торговли</w:t>
            </w:r>
            <w:r w:rsidR="003E295C" w:rsidRPr="003548B5">
              <w:rPr>
                <w:color w:val="000000"/>
                <w:sz w:val="22"/>
                <w:szCs w:val="22"/>
                <w:lang w:bidi="ru-RU"/>
              </w:rPr>
              <w:t>,</w:t>
            </w:r>
            <w:r w:rsidR="001B6DB1"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общественного питания</w:t>
            </w:r>
            <w:r w:rsidR="003E295C" w:rsidRPr="003548B5">
              <w:rPr>
                <w:color w:val="000000"/>
                <w:sz w:val="22"/>
                <w:szCs w:val="22"/>
                <w:lang w:bidi="ru-RU"/>
              </w:rPr>
              <w:t>,</w:t>
            </w:r>
            <w:r w:rsidR="001B6DB1"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бытовых услугах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.</w:t>
            </w:r>
          </w:p>
        </w:tc>
      </w:tr>
      <w:tr w:rsidR="00E86968" w:rsidRPr="003548B5" w14:paraId="2E037383" w14:textId="77777777" w:rsidTr="00E26ACB">
        <w:trPr>
          <w:trHeight w:hRule="exact" w:val="1387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B1C23C8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95A691" w14:textId="70AF57CF" w:rsidR="00E86968" w:rsidRPr="003548B5" w:rsidRDefault="00E86968" w:rsidP="00E26ACB">
            <w:pPr>
              <w:widowControl w:val="0"/>
              <w:tabs>
                <w:tab w:val="left" w:pos="1736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="00F3121A"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«увеличение количества</w:t>
            </w:r>
          </w:p>
          <w:p w14:paraId="0E39C22B" w14:textId="6667D7F1" w:rsidR="00E86968" w:rsidRPr="003548B5" w:rsidRDefault="00F3121A" w:rsidP="00E26ACB">
            <w:pPr>
              <w:widowControl w:val="0"/>
              <w:tabs>
                <w:tab w:val="left" w:pos="1620"/>
                <w:tab w:val="left" w:pos="2940"/>
                <w:tab w:val="left" w:pos="3686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С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убъектов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малого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среднего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предприним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а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тельства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DAB1C1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E2138D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7414EB4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</w:tcPr>
          <w:p w14:paraId="7811767D" w14:textId="77777777" w:rsidR="003A2C88" w:rsidRPr="003548B5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40F0B091" w14:textId="77777777" w:rsidR="00E86968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  <w:p w14:paraId="6192E193" w14:textId="688B5218" w:rsidR="00E26ACB" w:rsidRPr="003548B5" w:rsidRDefault="00E26ACB" w:rsidP="00E26ACB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E4BC10" w14:textId="3DCD94C7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0F8EBA" w14:textId="6C25A0D7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3320A" w14:textId="18BBFF70" w:rsidR="00E86968" w:rsidRPr="003548B5" w:rsidRDefault="00B57027" w:rsidP="003548B5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E86968" w:rsidRPr="003548B5" w14:paraId="48F38301" w14:textId="77777777" w:rsidTr="00E26ACB">
        <w:trPr>
          <w:trHeight w:hRule="exact" w:val="142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573462D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E521E4" w14:textId="2E676ACB" w:rsidR="00E86968" w:rsidRPr="003548B5" w:rsidRDefault="00E86968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«увеличение вновь созданных р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а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бочих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мест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(включая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вновь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зарегистрирова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ных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индивидуальных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предпринимателей) в секторе малого и среднего предпринимател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ь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1DCF3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964E29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5F416CB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</w:tcPr>
          <w:p w14:paraId="5FC807C7" w14:textId="77777777" w:rsidR="003A2C88" w:rsidRPr="003548B5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3162E307" w14:textId="77777777" w:rsidR="00E86968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815BEF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27B795DE" w14:textId="77777777" w:rsidR="00815BEF" w:rsidRPr="00815BEF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  <w:p w14:paraId="6BF45895" w14:textId="0FFD8207" w:rsidR="00815BEF" w:rsidRPr="003548B5" w:rsidRDefault="00815BEF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73D80" w14:textId="7136448A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FF043C" w14:textId="664F3F39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23623" w14:textId="3927BAE9" w:rsidR="00E86968" w:rsidRPr="003548B5" w:rsidRDefault="00B57027" w:rsidP="003548B5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E86968" w:rsidRPr="003548B5" w14:paraId="4E2AA712" w14:textId="77777777" w:rsidTr="00E26ACB">
        <w:trPr>
          <w:trHeight w:hRule="exact" w:val="1559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0F5A73A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1D3FE0" w14:textId="77777777" w:rsidR="00E86968" w:rsidRPr="003548B5" w:rsidRDefault="00E86968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«оказание имущественной по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д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держки субъекту малого и среднего предпр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нимательства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284C1E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CE94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118DFC1F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B623BD" w14:textId="77777777" w:rsidR="00E26ACB" w:rsidRPr="00E26ACB" w:rsidRDefault="00E26ACB" w:rsidP="00E26ACB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Комитет по управлению имуществом и земельным отношениям муниципального района «Шилкинский район»</w:t>
            </w:r>
          </w:p>
          <w:p w14:paraId="6B1070FA" w14:textId="77777777" w:rsidR="003A2C88" w:rsidRPr="003548B5" w:rsidRDefault="00780489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0F0DF500" w14:textId="17DF42C0" w:rsidR="00E86968" w:rsidRPr="003548B5" w:rsidRDefault="00780489" w:rsidP="00E86968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7CBC45" w14:textId="77777777" w:rsidR="00E86968" w:rsidRPr="003548B5" w:rsidRDefault="00E86968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4F708B" w14:textId="77777777" w:rsidR="00E86968" w:rsidRPr="003548B5" w:rsidRDefault="00E86968" w:rsidP="003548B5">
            <w:pPr>
              <w:widowControl w:val="0"/>
              <w:ind w:firstLine="420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D574B" w14:textId="77777777" w:rsidR="00E86968" w:rsidRPr="003548B5" w:rsidRDefault="00E86968" w:rsidP="003548B5">
            <w:pPr>
              <w:widowControl w:val="0"/>
              <w:ind w:firstLine="400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</w:tr>
      <w:tr w:rsidR="00E86968" w:rsidRPr="003548B5" w14:paraId="34CFD039" w14:textId="77777777" w:rsidTr="000F74FC">
        <w:trPr>
          <w:trHeight w:hRule="exact" w:val="356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83AAD" w14:textId="77777777" w:rsidR="00E86968" w:rsidRPr="003548B5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Задача 1: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Оказание информационно-консультационной</w:t>
            </w:r>
            <w:r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имущественной поддержки субъектам малого и среднего предпринимательства</w:t>
            </w:r>
          </w:p>
        </w:tc>
      </w:tr>
      <w:tr w:rsidR="003548B5" w:rsidRPr="003548B5" w14:paraId="5DA20FEF" w14:textId="77777777" w:rsidTr="00E26ACB">
        <w:trPr>
          <w:trHeight w:hRule="exact" w:val="81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3D83A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3E69021" w14:textId="56B3DF8C" w:rsidR="003548B5" w:rsidRPr="003548B5" w:rsidRDefault="003548B5" w:rsidP="003548B5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«размещение информационных материалов для субъектов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малого и среднего предпринимательства в средствах массовой информации»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3F5B0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54783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33755FFB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D66EB2" w14:textId="7631E3E5" w:rsidR="003548B5" w:rsidRPr="003548B5" w:rsidRDefault="00FD5F56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О</w:t>
            </w:r>
            <w:r w:rsidR="003548B5" w:rsidRPr="003548B5">
              <w:rPr>
                <w:color w:val="000000"/>
                <w:sz w:val="22"/>
                <w:szCs w:val="22"/>
                <w:lang w:bidi="ru-RU"/>
              </w:rPr>
              <w:t>тдел экономического прогнозирования, монитори</w:t>
            </w:r>
            <w:r w:rsidR="003548B5" w:rsidRPr="003548B5">
              <w:rPr>
                <w:color w:val="000000"/>
                <w:sz w:val="22"/>
                <w:szCs w:val="22"/>
                <w:lang w:bidi="ru-RU"/>
              </w:rPr>
              <w:t>н</w:t>
            </w:r>
            <w:r w:rsidR="003548B5" w:rsidRPr="003548B5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  <w:r w:rsidR="003548B5" w:rsidRPr="00E86968">
              <w:rPr>
                <w:color w:val="000000"/>
                <w:sz w:val="24"/>
                <w:szCs w:val="24"/>
                <w:lang w:bidi="ru-RU"/>
              </w:rPr>
              <w:t xml:space="preserve"> муниципального </w:t>
            </w:r>
            <w:r w:rsidR="003548B5">
              <w:rPr>
                <w:color w:val="000000"/>
                <w:sz w:val="24"/>
                <w:szCs w:val="24"/>
                <w:lang w:bidi="ru-RU"/>
              </w:rPr>
              <w:t>ра</w:t>
            </w:r>
            <w:r w:rsidR="003548B5">
              <w:rPr>
                <w:color w:val="000000"/>
                <w:sz w:val="24"/>
                <w:szCs w:val="24"/>
                <w:lang w:bidi="ru-RU"/>
              </w:rPr>
              <w:t>й</w:t>
            </w:r>
            <w:r w:rsidR="003548B5">
              <w:rPr>
                <w:color w:val="000000"/>
                <w:sz w:val="24"/>
                <w:szCs w:val="24"/>
                <w:lang w:bidi="ru-RU"/>
              </w:rPr>
              <w:t>она «Шилкинский район»</w:t>
            </w:r>
          </w:p>
          <w:p w14:paraId="38EFEF89" w14:textId="70CB0D9F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51BF4" w14:textId="07CB80B7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E60E5" w14:textId="25159385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154" w14:textId="47C92125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</w:tr>
    </w:tbl>
    <w:p w14:paraId="2D4A3DBC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FD5F56" w:rsidRPr="00E26ACB" w14:paraId="2F0859B6" w14:textId="77777777" w:rsidTr="00FD5F56">
        <w:trPr>
          <w:trHeight w:hRule="exact" w:val="57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60CC04A8" w14:textId="6EBCE21A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eastAsia="en-US" w:bidi="en-US"/>
              </w:rPr>
              <w:lastRenderedPageBreak/>
              <w:t>1.1.1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DB7EB2" w14:textId="77777777" w:rsidR="00FD5F56" w:rsidRPr="00E26ACB" w:rsidRDefault="00FD5F56" w:rsidP="00FD5F56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размешенных 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формационных материалов(ежегодно)»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982817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6C163" w14:textId="57399AE0" w:rsidR="00FD5F56" w:rsidRPr="00E26ACB" w:rsidRDefault="00FD5F56" w:rsidP="00FD5F56">
            <w:pPr>
              <w:widowControl w:val="0"/>
              <w:spacing w:before="8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75D44B" w14:textId="4B2C9135" w:rsidR="00FD5F56" w:rsidRPr="00E26ACB" w:rsidRDefault="00FD5F56" w:rsidP="00FD5F56">
            <w:pPr>
              <w:widowControl w:val="0"/>
              <w:spacing w:before="8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5E3F93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B9CDD4" w14:textId="77777777" w:rsidR="00FD5F56" w:rsidRPr="00E26ACB" w:rsidRDefault="00FD5F56" w:rsidP="00FD5F56">
            <w:pPr>
              <w:widowControl w:val="0"/>
              <w:ind w:firstLine="36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3FA4" w14:textId="77777777" w:rsidR="00FD5F56" w:rsidRPr="00E26ACB" w:rsidRDefault="00FD5F56" w:rsidP="00FD5F56">
            <w:pPr>
              <w:widowControl w:val="0"/>
              <w:ind w:firstLine="3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45</w:t>
            </w:r>
          </w:p>
        </w:tc>
      </w:tr>
      <w:tr w:rsidR="00FD5F56" w:rsidRPr="00E26ACB" w14:paraId="066E0B1D" w14:textId="77777777" w:rsidTr="00E26ACB">
        <w:trPr>
          <w:trHeight w:hRule="exact" w:val="128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6E665A81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AAFA53" w14:textId="1204E4CC" w:rsidR="00FD5F56" w:rsidRPr="00E26ACB" w:rsidRDefault="00FD5F56" w:rsidP="00E26ACB">
            <w:pPr>
              <w:widowControl w:val="0"/>
              <w:tabs>
                <w:tab w:val="left" w:pos="2689"/>
              </w:tabs>
              <w:ind w:left="131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«Консультативная</w:t>
            </w:r>
          </w:p>
          <w:p w14:paraId="25523EE9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поддержка субъектов малого и среднего пре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д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4434AE" w14:textId="2403C1BA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A5CE5A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31EA360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8801A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43706BCB" w14:textId="77777777" w:rsid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 xml:space="preserve">, </w:t>
            </w:r>
          </w:p>
          <w:p w14:paraId="01286505" w14:textId="25E453D2" w:rsidR="00FD5F56" w:rsidRPr="00E26ACB" w:rsidRDefault="00E26ACB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B8318F" w14:textId="336DCCBA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51EC08" w14:textId="2A5FA11C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8ACE8" w14:textId="73AEA424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060E8A19" w14:textId="77777777" w:rsidTr="00E26ACB">
        <w:trPr>
          <w:trHeight w:hRule="exact" w:val="86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6AD1CD8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1.2.1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368C92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субъектов малого и среднего предпринимательства Обратившихся за консультативной поддержкой»</w:t>
            </w:r>
          </w:p>
          <w:p w14:paraId="30945AFE" w14:textId="6B106034" w:rsidR="00FD5F56" w:rsidRPr="00E26ACB" w:rsidRDefault="00FD5F56" w:rsidP="00E26ACB">
            <w:pPr>
              <w:widowControl w:val="0"/>
              <w:tabs>
                <w:tab w:val="left" w:pos="788"/>
                <w:tab w:val="left" w:pos="2336"/>
              </w:tabs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739AD7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D18081" w14:textId="2E18410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3B9CB8" w14:textId="100A8C3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8201B" w14:textId="2B3F0BC0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F45672" w14:textId="40CA4FCB" w:rsidR="00FD5F56" w:rsidRPr="00E26ACB" w:rsidRDefault="00FD5F56" w:rsidP="00FD5F56">
            <w:pPr>
              <w:widowControl w:val="0"/>
              <w:ind w:firstLine="36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51475" w14:textId="4F029790" w:rsidR="00FD5F56" w:rsidRPr="00E26ACB" w:rsidRDefault="00FD5F56" w:rsidP="00FD5F56">
            <w:pPr>
              <w:widowControl w:val="0"/>
              <w:ind w:firstLine="3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</w:tr>
      <w:tr w:rsidR="00FD5F56" w:rsidRPr="00E26ACB" w14:paraId="38CDD0FC" w14:textId="77777777" w:rsidTr="00E26ACB">
        <w:trPr>
          <w:trHeight w:hRule="exact" w:val="125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76D4A065" w14:textId="1A33AF72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1A2F30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«Проведение семинаров, сов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щаний с участием субъектов малого и среднего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911EE0" w14:textId="46536B1E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5A5A6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044C0CC0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5A7AC5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3C5BAB6F" w14:textId="77777777" w:rsidR="00FD5F56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7491CCAE" w14:textId="23CC9C24" w:rsidR="00E26ACB" w:rsidRPr="00E26ACB" w:rsidRDefault="00E26ACB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66327D" w14:textId="7E053A06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ABA1E1" w14:textId="120DA6CD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DFE9F" w14:textId="08157A52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71C4B33B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AD7285E" w14:textId="4BDE590B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3 1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34694D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проведенных мер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о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приятий с участием субъектов малого предпр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B88FE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7678F4" w14:textId="0ECDF7A8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0AD3CD" w14:textId="0F3D3B84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6C2AE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79C91" w14:textId="77777777" w:rsidR="00FD5F56" w:rsidRPr="00E26ACB" w:rsidRDefault="00FD5F56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E31A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</w:tr>
      <w:tr w:rsidR="00FD5F56" w:rsidRPr="00E26ACB" w14:paraId="6B3B02D5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221CC22A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86347" w14:textId="5A7617D1" w:rsidR="00FD5F56" w:rsidRPr="00E26ACB" w:rsidRDefault="00FD5F56" w:rsidP="00E26ACB">
            <w:pPr>
              <w:widowControl w:val="0"/>
              <w:tabs>
                <w:tab w:val="left" w:pos="1973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«Организация работы Совета по развитию малого и среднего предпринимател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ь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0549A0" w14:textId="74C917EF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E646C2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6A354CD4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8DF3B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19D13E61" w14:textId="5124C45D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2CF28" w14:textId="66F721A2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1E2B0" w14:textId="6705E73C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23369" w14:textId="4BAF7068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7E0D57A1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1E8A55B" w14:textId="7F7C88B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4 1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1C7730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заседаний Совета по развитию малого и среднего предпринимател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ь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155232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FEEEE8" w14:textId="4D42ED7E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1FEA3B" w14:textId="13EC1A70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69E33B" w14:textId="1231B6BC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3F0369" w14:textId="5249922B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296BB" w14:textId="28E76082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</w:tr>
      <w:tr w:rsidR="00815BEF" w:rsidRPr="00E26ACB" w14:paraId="74045871" w14:textId="77777777" w:rsidTr="00E26ACB">
        <w:trPr>
          <w:trHeight w:hRule="exact" w:val="315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7A835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EBAB1" w14:textId="77777777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000000" w:themeColor="text1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 w:themeColor="text1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«Формирование перечня мун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ципального имущества муниципального района «Шилкинский район», свободного от прав тр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тьих лиц (за исключением права оперативного управления, а также имущественных прав субъектов малого и среднего предпринимател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ь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ства), подлежат его использованию в целях предоставления его во владение и (или) польз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о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вание на долгосрочной основе (в том числе по льготным ставкам арендной платы) субъектам малого и среднего предпринимательства и о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р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ганизациям.</w:t>
            </w:r>
          </w:p>
          <w:p w14:paraId="199C0A11" w14:textId="77777777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C00000"/>
                <w:sz w:val="22"/>
                <w:szCs w:val="22"/>
                <w:lang w:bidi="ru-RU"/>
              </w:rPr>
            </w:pPr>
          </w:p>
          <w:p w14:paraId="29054799" w14:textId="1226E5A9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88F33" w14:textId="11C75140" w:rsidR="00815BEF" w:rsidRPr="00E26ACB" w:rsidRDefault="00815BEF" w:rsidP="00815BEF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A7077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6079765F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98550" w14:textId="486285DC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Комитет по управлению имуществом и земельным отношениям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71A135EE" w14:textId="7441CBEF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га и развития администрации</w:t>
            </w:r>
          </w:p>
          <w:p w14:paraId="2EBEFEFE" w14:textId="2684B0AF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92000" w14:textId="72990A8A" w:rsidR="00815BEF" w:rsidRPr="00E26ACB" w:rsidRDefault="00815BEF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D9603" w14:textId="6158F4B6" w:rsidR="00815BEF" w:rsidRPr="00E26ACB" w:rsidRDefault="00815BEF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E39" w14:textId="165FC866" w:rsidR="00815BEF" w:rsidRPr="00E26ACB" w:rsidRDefault="00815BEF" w:rsidP="00815BEF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</w:tbl>
    <w:p w14:paraId="65C1CAEE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E86968" w:rsidRPr="00E26ACB" w14:paraId="2F5037A7" w14:textId="77777777" w:rsidTr="00E26ACB">
        <w:trPr>
          <w:trHeight w:hRule="exact" w:val="157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692EB3F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CC851E" w14:textId="42B6BA3C" w:rsidR="00ED49E5" w:rsidRPr="00E26ACB" w:rsidRDefault="00E86968" w:rsidP="00E26ACB">
            <w:pPr>
              <w:widowControl w:val="0"/>
              <w:tabs>
                <w:tab w:val="left" w:pos="1624"/>
                <w:tab w:val="left" w:pos="2944"/>
                <w:tab w:val="left" w:pos="3690"/>
              </w:tabs>
              <w:ind w:left="131" w:right="128"/>
              <w:rPr>
                <w:color w:val="000000" w:themeColor="text1"/>
                <w:sz w:val="22"/>
                <w:szCs w:val="22"/>
                <w:lang w:bidi="ru-RU"/>
              </w:rPr>
            </w:pP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образую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>щ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им инфраструктуру поддержки суб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ъ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ектов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малого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среднег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о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предпринимательства, а также физическим лицам, не являю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>щимся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и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дивидуальными предпринимателями и прим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няю</w:t>
            </w:r>
            <w:r w:rsidR="00963FD3" w:rsidRPr="00E26ACB">
              <w:rPr>
                <w:color w:val="000000" w:themeColor="text1"/>
                <w:sz w:val="22"/>
                <w:szCs w:val="22"/>
                <w:lang w:bidi="ru-RU"/>
              </w:rPr>
              <w:t>щ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им специальный налоговый режим «Налог на профессиональный доход»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14:paraId="121B907D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</w:tcPr>
          <w:p w14:paraId="4682D4EA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</w:tcPr>
          <w:p w14:paraId="242EF61E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</w:tcPr>
          <w:p w14:paraId="38A49FF6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</w:tcPr>
          <w:p w14:paraId="1E9969A6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6D181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26ACB" w14:paraId="3D8B469E" w14:textId="77777777" w:rsidTr="00AC44F2">
        <w:trPr>
          <w:trHeight w:hRule="exact" w:val="467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3373C9D3" w14:textId="27ECBA82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1.5 1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3826B2" w14:textId="2BCEFCE5" w:rsidR="00AC44F2" w:rsidRPr="00E26ACB" w:rsidRDefault="00AC44F2" w:rsidP="00AC44F2">
            <w:pPr>
              <w:widowControl w:val="0"/>
              <w:tabs>
                <w:tab w:val="left" w:pos="1856"/>
                <w:tab w:val="left" w:pos="3769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«Дополнение перечня муниц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пального имущества администрации муниц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пального района «Шилкинский район», св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о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бодного от прав третьих лиц (за исключением права оперативного управления, а также им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щественных прав субъектов малого и среднего предпринимательства), подлежат его</w:t>
            </w:r>
          </w:p>
          <w:p w14:paraId="79314032" w14:textId="53B70B70" w:rsidR="00AC44F2" w:rsidRPr="00E26ACB" w:rsidRDefault="00AC44F2" w:rsidP="00AC44F2">
            <w:pPr>
              <w:widowControl w:val="0"/>
              <w:tabs>
                <w:tab w:val="left" w:pos="1654"/>
                <w:tab w:val="left" w:pos="2974"/>
                <w:tab w:val="right" w:pos="4601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использованию в целях предоставления его во владение и (или) пользование на долгосрочной основе (в том числе по льготным ставкам арендной платы) субъектам малого 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ab/>
              <w:t>среднего</w:t>
            </w:r>
          </w:p>
          <w:p w14:paraId="63E172AC" w14:textId="40823F95" w:rsidR="00AC44F2" w:rsidRPr="00E26ACB" w:rsidRDefault="00AC44F2" w:rsidP="00AC44F2">
            <w:pPr>
              <w:widowControl w:val="0"/>
              <w:tabs>
                <w:tab w:val="left" w:pos="1631"/>
                <w:tab w:val="left" w:pos="2951"/>
                <w:tab w:val="left" w:pos="3698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предпринимательства и организациям, образ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ют им инфраструктуру поддержки субъектов малого и среднего предпринимательства, а также физическим лицам, не являют имея 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дивидуальными предпринимателями и прим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няют им специальный налоговый режим «Налог на профессиональный доход»</w:t>
            </w:r>
          </w:p>
          <w:p w14:paraId="3DA80ADD" w14:textId="777AC18A" w:rsidR="00AC44F2" w:rsidRPr="00E26ACB" w:rsidRDefault="00AC44F2" w:rsidP="00AC44F2">
            <w:pPr>
              <w:widowControl w:val="0"/>
              <w:tabs>
                <w:tab w:val="left" w:pos="1631"/>
                <w:tab w:val="left" w:pos="2951"/>
                <w:tab w:val="left" w:pos="3698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B5A31D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15D307" w14:textId="68CACA1F" w:rsidR="00AC44F2" w:rsidRPr="00E26ACB" w:rsidRDefault="00AC44F2" w:rsidP="00AC44F2">
            <w:pPr>
              <w:widowControl w:val="0"/>
              <w:spacing w:line="233" w:lineRule="auto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4D964D" w14:textId="43A80EAB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BCAE3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321CF" w14:textId="77777777" w:rsidR="00AC44F2" w:rsidRPr="00E26ACB" w:rsidRDefault="00AC44F2" w:rsidP="00AC44F2">
            <w:pPr>
              <w:widowControl w:val="0"/>
              <w:ind w:firstLine="4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4D6A5" w14:textId="77777777" w:rsidR="00AC44F2" w:rsidRPr="00E26ACB" w:rsidRDefault="00AC44F2" w:rsidP="00AC44F2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</w:tr>
      <w:tr w:rsidR="00AC44F2" w:rsidRPr="00E26ACB" w14:paraId="15E6B753" w14:textId="77777777" w:rsidTr="00AC44F2">
        <w:trPr>
          <w:trHeight w:hRule="exact" w:val="85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0EA9A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1.5.2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37664B" w14:textId="371F706E" w:rsidR="00AC44F2" w:rsidRPr="00E26ACB" w:rsidRDefault="00AC44F2" w:rsidP="00AC44F2">
            <w:pPr>
              <w:widowControl w:val="0"/>
              <w:tabs>
                <w:tab w:val="left" w:pos="2801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«Предоставление имущественной поддержки субъектам малого и среднего пре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д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C30FF" w14:textId="41B16878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09A19" w14:textId="4E018E4C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4ADD7" w14:textId="2CBCD71F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DD525" w14:textId="77777777" w:rsidR="00AC44F2" w:rsidRPr="00E26ACB" w:rsidRDefault="00AC44F2" w:rsidP="00AC44F2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69D39" w14:textId="77777777" w:rsidR="00AC44F2" w:rsidRPr="00E26ACB" w:rsidRDefault="00AC44F2" w:rsidP="00AC44F2">
            <w:pPr>
              <w:widowControl w:val="0"/>
              <w:ind w:firstLine="440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0B2" w14:textId="77777777" w:rsidR="00AC44F2" w:rsidRPr="00E26ACB" w:rsidRDefault="00AC44F2" w:rsidP="00AC44F2">
            <w:pPr>
              <w:widowControl w:val="0"/>
              <w:ind w:firstLine="420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</w:tr>
    </w:tbl>
    <w:p w14:paraId="4F13ABF7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E86968" w:rsidRPr="00E86968" w14:paraId="146D96D3" w14:textId="77777777" w:rsidTr="000F74FC">
        <w:trPr>
          <w:trHeight w:hRule="exact" w:val="323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AF93B3" w14:textId="77777777" w:rsidR="00E86968" w:rsidRPr="00AC44F2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lastRenderedPageBreak/>
              <w:t>Задача 2:</w:t>
            </w: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Совершенствование нормативно-правовой базы в сфере поддержки субъектов малого и среднего предпринимательства</w:t>
            </w:r>
          </w:p>
          <w:p w14:paraId="40B90124" w14:textId="77777777" w:rsidR="00AC44F2" w:rsidRPr="00E86968" w:rsidRDefault="00AC44F2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86968" w14:paraId="16C35BC5" w14:textId="77777777" w:rsidTr="000F74FC">
        <w:trPr>
          <w:trHeight w:hRule="exact" w:val="109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B3FE0D6" w14:textId="77777777" w:rsidR="00AC44F2" w:rsidRPr="00602CC6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CC6">
              <w:rPr>
                <w:color w:val="000000"/>
                <w:sz w:val="22"/>
                <w:szCs w:val="22"/>
                <w:lang w:bidi="ru-RU"/>
              </w:rPr>
              <w:t>2.1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1F125A" w14:textId="5EF6DB49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«Проведение оценки регулир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ющего воздействия муниципальных правовых актов администрации муниципального района «Шилкинский район»</w:t>
            </w:r>
          </w:p>
          <w:p w14:paraId="23CCF479" w14:textId="77777777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14:paraId="02618DEB" w14:textId="1A2623CE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8E10F6" w14:textId="2673BB60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2DAE19" w14:textId="77777777" w:rsidR="00AC44F2" w:rsidRPr="00E86968" w:rsidRDefault="00AC44F2" w:rsidP="00AC44F2">
            <w:pPr>
              <w:widowControl w:val="0"/>
              <w:ind w:firstLine="14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2026/</w:t>
            </w:r>
          </w:p>
          <w:p w14:paraId="6F7CC1E2" w14:textId="77777777" w:rsidR="00AC44F2" w:rsidRPr="00E86968" w:rsidRDefault="00AC44F2" w:rsidP="00AC44F2">
            <w:pPr>
              <w:widowControl w:val="0"/>
              <w:spacing w:line="23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CC8B1" w14:textId="77777777" w:rsidR="00AC44F2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тдел экономического прогнозирования, мон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торинга и развития администрации</w:t>
            </w:r>
          </w:p>
          <w:p w14:paraId="2026DBE9" w14:textId="40E81456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57027">
              <w:rPr>
                <w:color w:val="000000"/>
                <w:sz w:val="24"/>
                <w:szCs w:val="24"/>
                <w:lang w:bidi="ru-RU"/>
              </w:rPr>
              <w:t>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CF4733" w14:textId="342106DF" w:rsidR="00AC44F2" w:rsidRPr="00E86968" w:rsidRDefault="00AC44F2" w:rsidP="00AC44F2">
            <w:pPr>
              <w:widowControl w:val="0"/>
              <w:spacing w:before="80"/>
              <w:ind w:firstLine="380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EB22ED" w14:textId="1E8793E0" w:rsidR="00AC44F2" w:rsidRPr="00E86968" w:rsidRDefault="00AC44F2" w:rsidP="00AC44F2">
            <w:pPr>
              <w:widowControl w:val="0"/>
              <w:spacing w:before="80"/>
              <w:ind w:right="44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7CF2A" w14:textId="1835830A" w:rsidR="00AC44F2" w:rsidRPr="00E86968" w:rsidRDefault="00AC44F2" w:rsidP="00AC44F2">
            <w:pPr>
              <w:widowControl w:val="0"/>
              <w:spacing w:before="80"/>
              <w:ind w:right="46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AC44F2" w:rsidRPr="00E86968" w14:paraId="3D1D9892" w14:textId="77777777" w:rsidTr="00AC44F2">
        <w:trPr>
          <w:trHeight w:hRule="exact" w:val="113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FA4626A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B3BEAD" w14:textId="6AB6FBAE" w:rsidR="00AC44F2" w:rsidRPr="00AC44F2" w:rsidRDefault="00AC44F2" w:rsidP="00AC44F2">
            <w:pPr>
              <w:widowControl w:val="0"/>
              <w:tabs>
                <w:tab w:val="left" w:pos="1609"/>
                <w:tab w:val="left" w:pos="2959"/>
              </w:tabs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 xml:space="preserve"> «Количество проведенных проц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е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дур оценки регулирующего воздействия мун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ципальных правовых актов администрации м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у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ниципального района «Шилкинский район»</w:t>
            </w:r>
          </w:p>
          <w:p w14:paraId="7AAA832F" w14:textId="77777777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77AE90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70BA54" w14:textId="18CA8E48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A020A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A917A2" w14:textId="63713BA4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A020A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C8A00" w14:textId="77777777" w:rsidR="00AC44F2" w:rsidRPr="00E86968" w:rsidRDefault="00AC44F2" w:rsidP="00AC44F2">
            <w:pPr>
              <w:widowControl w:val="0"/>
              <w:ind w:firstLine="38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470E6D" w14:textId="77777777" w:rsidR="00AC44F2" w:rsidRPr="00E86968" w:rsidRDefault="00AC44F2" w:rsidP="00AC44F2">
            <w:pPr>
              <w:widowControl w:val="0"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118B4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</w:tr>
      <w:tr w:rsidR="00E86968" w:rsidRPr="00E86968" w14:paraId="5A3E8608" w14:textId="77777777" w:rsidTr="000F74FC">
        <w:trPr>
          <w:trHeight w:hRule="exact" w:val="311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C63A78" w14:textId="77777777" w:rsidR="00E86968" w:rsidRPr="00AC44F2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Задача 3:</w:t>
            </w: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Создание условии для развития потребительского рынка</w:t>
            </w:r>
          </w:p>
          <w:p w14:paraId="3372E817" w14:textId="77777777" w:rsidR="00AC44F2" w:rsidRPr="00E86968" w:rsidRDefault="00AC44F2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86968" w14:paraId="2D728B9D" w14:textId="77777777" w:rsidTr="000F74FC">
        <w:trPr>
          <w:trHeight w:hRule="exact" w:val="96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2BA8CC48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C053A7" w14:textId="77777777" w:rsidR="00AC44F2" w:rsidRDefault="00AC44F2" w:rsidP="00AC44F2">
            <w:pPr>
              <w:widowControl w:val="0"/>
              <w:tabs>
                <w:tab w:val="left" w:pos="2010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>Мероприятие:</w:t>
            </w:r>
            <w:r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«Состояние развити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я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потреб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тельского рынка на территории </w:t>
            </w:r>
            <w:r>
              <w:rPr>
                <w:color w:val="000000"/>
                <w:sz w:val="24"/>
                <w:szCs w:val="24"/>
                <w:lang w:bidi="ru-RU"/>
              </w:rPr>
              <w:t>муниципал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>
              <w:rPr>
                <w:color w:val="000000"/>
                <w:sz w:val="24"/>
                <w:szCs w:val="24"/>
                <w:lang w:bidi="ru-RU"/>
              </w:rPr>
              <w:t>ного района «Шилкинский район»</w:t>
            </w:r>
          </w:p>
          <w:p w14:paraId="0B0BFA42" w14:textId="18590D32" w:rsidR="00AC44F2" w:rsidRPr="00E86968" w:rsidRDefault="00AC44F2" w:rsidP="00AC44F2">
            <w:pPr>
              <w:widowControl w:val="0"/>
              <w:tabs>
                <w:tab w:val="left" w:pos="2010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8C68C7" w14:textId="24D7D789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9C79FA" w14:textId="77777777" w:rsidR="00AC44F2" w:rsidRPr="00E86968" w:rsidRDefault="00AC44F2" w:rsidP="00AC44F2">
            <w:pPr>
              <w:widowControl w:val="0"/>
              <w:ind w:firstLine="14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2026/</w:t>
            </w:r>
          </w:p>
          <w:p w14:paraId="4C0043F0" w14:textId="77777777" w:rsidR="00AC44F2" w:rsidRPr="00E86968" w:rsidRDefault="00AC44F2" w:rsidP="00AC44F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</w:tcPr>
          <w:p w14:paraId="6B6A37AF" w14:textId="77777777" w:rsidR="00AC44F2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тдел экономического прогнозирования, мон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торинга и развития администрации</w:t>
            </w:r>
          </w:p>
          <w:p w14:paraId="413B190B" w14:textId="003E26FC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57027">
              <w:rPr>
                <w:color w:val="000000"/>
                <w:sz w:val="24"/>
                <w:szCs w:val="24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3C8015" w14:textId="400EEF3C" w:rsidR="00AC44F2" w:rsidRPr="00E86968" w:rsidRDefault="00AC44F2" w:rsidP="00AC44F2">
            <w:pPr>
              <w:widowControl w:val="0"/>
              <w:spacing w:before="80"/>
              <w:ind w:firstLine="380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0A6B3E" w14:textId="538CBC7D" w:rsidR="00AC44F2" w:rsidRPr="00E86968" w:rsidRDefault="00AC44F2" w:rsidP="00AC44F2">
            <w:pPr>
              <w:widowControl w:val="0"/>
              <w:spacing w:before="80"/>
              <w:ind w:right="44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0D330" w14:textId="6BE78FAD" w:rsidR="00AC44F2" w:rsidRPr="00E86968" w:rsidRDefault="00AC44F2" w:rsidP="00AC44F2">
            <w:pPr>
              <w:widowControl w:val="0"/>
              <w:spacing w:before="80"/>
              <w:ind w:right="46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1A3B17" w:rsidRPr="00E86968" w14:paraId="426C0F2F" w14:textId="77777777" w:rsidTr="001A3B17">
        <w:trPr>
          <w:trHeight w:hRule="exact" w:val="85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1E62E233" w14:textId="77777777" w:rsidR="001A3B17" w:rsidRPr="00602CC6" w:rsidRDefault="001A3B17" w:rsidP="001A3B17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CC6">
              <w:rPr>
                <w:color w:val="000000"/>
                <w:sz w:val="22"/>
                <w:szCs w:val="22"/>
                <w:lang w:bidi="ru-RU"/>
              </w:rPr>
              <w:t>3.1.1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</w:tcPr>
          <w:p w14:paraId="528C8209" w14:textId="77777777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«Оборот розничной торговли»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65865B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Млн 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E05143" w14:textId="5A327510" w:rsidR="001A3B17" w:rsidRPr="00E86968" w:rsidRDefault="001A3B17" w:rsidP="001A3B17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9A4915" w14:textId="67607711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2B159" w14:textId="575F71C1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B11E15">
              <w:rPr>
                <w:sz w:val="24"/>
                <w:szCs w:val="24"/>
                <w:lang w:bidi="ru-RU"/>
              </w:rPr>
              <w:t>2295,6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8A93F4" w14:textId="019A3B36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2341,1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AAB57" w14:textId="28C0B2EF" w:rsidR="001A3B17" w:rsidRPr="00B11E15" w:rsidRDefault="001A3B17" w:rsidP="001A3B17">
            <w:pPr>
              <w:widowControl w:val="0"/>
              <w:ind w:left="60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2388,7</w:t>
            </w:r>
          </w:p>
        </w:tc>
      </w:tr>
      <w:tr w:rsidR="001A3B17" w:rsidRPr="00E86968" w14:paraId="744EB048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68F4B1A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</w:tcPr>
          <w:p w14:paraId="10D59A4D" w14:textId="1495FBE2" w:rsidR="001A3B17" w:rsidRPr="00E86968" w:rsidRDefault="001A3B17" w:rsidP="001A3B17">
            <w:pPr>
              <w:widowControl w:val="0"/>
              <w:tabs>
                <w:tab w:val="left" w:pos="1729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«Оборот общественног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о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пит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8D307F" w14:textId="4775F025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Млн 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8A75A4" w14:textId="104215C2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FF802" w14:textId="6786C3E9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6A3FFE" w14:textId="4EA0C4E5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B11E15">
              <w:rPr>
                <w:sz w:val="24"/>
                <w:szCs w:val="24"/>
                <w:lang w:bidi="ru-RU"/>
              </w:rPr>
              <w:t>43,7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25AFE5" w14:textId="04057B5C" w:rsidR="001A3B17" w:rsidRPr="00236D84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36D84">
              <w:rPr>
                <w:sz w:val="24"/>
                <w:szCs w:val="24"/>
                <w:lang w:bidi="ru-RU"/>
              </w:rPr>
              <w:t>44,0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995A5" w14:textId="67A0EE6A" w:rsidR="001A3B17" w:rsidRPr="00236D84" w:rsidRDefault="001A3B17" w:rsidP="001A3B17">
            <w:pPr>
              <w:widowControl w:val="0"/>
              <w:ind w:left="60"/>
              <w:jc w:val="center"/>
              <w:rPr>
                <w:sz w:val="24"/>
                <w:szCs w:val="24"/>
                <w:lang w:bidi="ru-RU"/>
              </w:rPr>
            </w:pPr>
            <w:r w:rsidRPr="00236D84">
              <w:rPr>
                <w:sz w:val="24"/>
                <w:szCs w:val="24"/>
                <w:lang w:bidi="ru-RU"/>
              </w:rPr>
              <w:t>44,9</w:t>
            </w:r>
          </w:p>
        </w:tc>
      </w:tr>
      <w:tr w:rsidR="001A3B17" w:rsidRPr="00E86968" w14:paraId="451C8765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09CDB617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CF549E" w14:textId="77777777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«Обеспеченность населения торговыми площадями в расчете на 1000 ж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телей»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EDF715" w14:textId="733DEBF0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Кв.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2CB79F" w14:textId="6413BAEA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8D242F" w14:textId="5B98F931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B1D53E" w14:textId="29361736" w:rsidR="001A3B17" w:rsidRPr="008A2905" w:rsidRDefault="001A3B17" w:rsidP="001A3B17">
            <w:pPr>
              <w:widowControl w:val="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4EB83E" w14:textId="6DA808C2" w:rsidR="001A3B17" w:rsidRPr="008A2905" w:rsidRDefault="001A3B17" w:rsidP="001A3B17">
            <w:pPr>
              <w:widowControl w:val="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EDACB" w14:textId="4DBB7489" w:rsidR="001A3B17" w:rsidRPr="008A2905" w:rsidRDefault="001A3B17" w:rsidP="001A3B17">
            <w:pPr>
              <w:widowControl w:val="0"/>
              <w:ind w:left="6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850</w:t>
            </w:r>
          </w:p>
        </w:tc>
      </w:tr>
      <w:tr w:rsidR="001A3B17" w:rsidRPr="00E86968" w14:paraId="1C215162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30BE0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B7694" w14:textId="7335D51F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«Количество проведенных я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р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марок»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0DC50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0CD04" w14:textId="06B52DBE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5F821" w14:textId="16CDC3EB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CCF67C" w14:textId="0F5A97AB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8CD7B" w14:textId="37355AC5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F11A" w14:textId="310822FF" w:rsidR="001A3B17" w:rsidRPr="00E86968" w:rsidRDefault="001A3B17" w:rsidP="001A3B17">
            <w:pPr>
              <w:widowControl w:val="0"/>
              <w:ind w:left="6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</w:tr>
    </w:tbl>
    <w:p w14:paraId="453BD566" w14:textId="77777777" w:rsidR="00E86968" w:rsidRPr="00E86968" w:rsidRDefault="00E86968" w:rsidP="00E86968">
      <w:pPr>
        <w:widowControl w:val="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14:paraId="72120188" w14:textId="77777777" w:rsidR="006A152F" w:rsidRPr="0069611A" w:rsidRDefault="006A152F" w:rsidP="00E869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6A152F" w:rsidRPr="0069611A" w:rsidSect="00E86968">
      <w:pgSz w:w="16840" w:h="11900" w:orient="landscape"/>
      <w:pgMar w:top="837" w:right="658" w:bottom="441" w:left="976" w:header="409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6D022" w14:textId="77777777" w:rsidR="000F74FC" w:rsidRDefault="000F74FC">
      <w:r>
        <w:separator/>
      </w:r>
    </w:p>
  </w:endnote>
  <w:endnote w:type="continuationSeparator" w:id="0">
    <w:p w14:paraId="088566C5" w14:textId="77777777" w:rsidR="000F74FC" w:rsidRDefault="000F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41628" w14:textId="77777777" w:rsidR="000F74FC" w:rsidRDefault="000F74FC">
      <w:r>
        <w:separator/>
      </w:r>
    </w:p>
  </w:footnote>
  <w:footnote w:type="continuationSeparator" w:id="0">
    <w:p w14:paraId="2852FFDC" w14:textId="77777777" w:rsidR="000F74FC" w:rsidRDefault="000F7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CC6BAE"/>
    <w:lvl w:ilvl="0">
      <w:numFmt w:val="bullet"/>
      <w:lvlText w:val="*"/>
      <w:lvlJc w:val="left"/>
    </w:lvl>
  </w:abstractNum>
  <w:abstractNum w:abstractNumId="1">
    <w:nsid w:val="014D0B2E"/>
    <w:multiLevelType w:val="hybridMultilevel"/>
    <w:tmpl w:val="31060D70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">
    <w:nsid w:val="01C16FEC"/>
    <w:multiLevelType w:val="hybridMultilevel"/>
    <w:tmpl w:val="9E907870"/>
    <w:lvl w:ilvl="0" w:tplc="B6985EE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08FB2442"/>
    <w:multiLevelType w:val="multilevel"/>
    <w:tmpl w:val="73B0A7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9950EE"/>
    <w:multiLevelType w:val="multilevel"/>
    <w:tmpl w:val="1DAA50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060C19"/>
    <w:multiLevelType w:val="hybridMultilevel"/>
    <w:tmpl w:val="38B4B48C"/>
    <w:lvl w:ilvl="0" w:tplc="48CE6BA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170AF"/>
    <w:multiLevelType w:val="hybridMultilevel"/>
    <w:tmpl w:val="8E8E7216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>
    <w:nsid w:val="19075966"/>
    <w:multiLevelType w:val="multilevel"/>
    <w:tmpl w:val="C93CB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252077"/>
    <w:multiLevelType w:val="hybridMultilevel"/>
    <w:tmpl w:val="E55A39AC"/>
    <w:lvl w:ilvl="0" w:tplc="EEE0A490">
      <w:start w:val="1"/>
      <w:numFmt w:val="bullet"/>
      <w:lvlText w:val="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9">
    <w:nsid w:val="237D1BAE"/>
    <w:multiLevelType w:val="hybridMultilevel"/>
    <w:tmpl w:val="432C7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F0E3DE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0">
    <w:nsid w:val="24504BF2"/>
    <w:multiLevelType w:val="hybridMultilevel"/>
    <w:tmpl w:val="6B46C550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1">
    <w:nsid w:val="27453045"/>
    <w:multiLevelType w:val="hybridMultilevel"/>
    <w:tmpl w:val="1264FE70"/>
    <w:lvl w:ilvl="0" w:tplc="F8E621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17414E"/>
    <w:multiLevelType w:val="hybridMultilevel"/>
    <w:tmpl w:val="FDB80A4E"/>
    <w:lvl w:ilvl="0" w:tplc="DAF0E3D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9"/>
        </w:tabs>
        <w:ind w:left="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09"/>
        </w:tabs>
        <w:ind w:left="1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29"/>
        </w:tabs>
        <w:ind w:left="1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49"/>
        </w:tabs>
        <w:ind w:left="2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69"/>
        </w:tabs>
        <w:ind w:left="3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89"/>
        </w:tabs>
        <w:ind w:left="3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09"/>
        </w:tabs>
        <w:ind w:left="4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29"/>
        </w:tabs>
        <w:ind w:left="5329" w:hanging="360"/>
      </w:pPr>
      <w:rPr>
        <w:rFonts w:ascii="Wingdings" w:hAnsi="Wingdings" w:hint="default"/>
      </w:rPr>
    </w:lvl>
  </w:abstractNum>
  <w:abstractNum w:abstractNumId="13">
    <w:nsid w:val="304757D8"/>
    <w:multiLevelType w:val="multilevel"/>
    <w:tmpl w:val="9418D8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E70576"/>
    <w:multiLevelType w:val="hybridMultilevel"/>
    <w:tmpl w:val="C05AEC8E"/>
    <w:lvl w:ilvl="0" w:tplc="DC2E81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73CFB"/>
    <w:multiLevelType w:val="hybridMultilevel"/>
    <w:tmpl w:val="32E25B22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6A1958"/>
    <w:multiLevelType w:val="hybridMultilevel"/>
    <w:tmpl w:val="DB82B038"/>
    <w:lvl w:ilvl="0" w:tplc="DAF0E3DE">
      <w:start w:val="1"/>
      <w:numFmt w:val="bullet"/>
      <w:lvlText w:val="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3BCA0053"/>
    <w:multiLevelType w:val="hybridMultilevel"/>
    <w:tmpl w:val="18C6DD52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8">
    <w:nsid w:val="3E78373D"/>
    <w:multiLevelType w:val="hybridMultilevel"/>
    <w:tmpl w:val="9A227542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314EAF"/>
    <w:multiLevelType w:val="hybridMultilevel"/>
    <w:tmpl w:val="90F0C484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0">
    <w:nsid w:val="411515BC"/>
    <w:multiLevelType w:val="hybridMultilevel"/>
    <w:tmpl w:val="67F807E6"/>
    <w:lvl w:ilvl="0" w:tplc="91366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0A62FC"/>
    <w:multiLevelType w:val="multilevel"/>
    <w:tmpl w:val="2D5206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F0669"/>
    <w:multiLevelType w:val="hybridMultilevel"/>
    <w:tmpl w:val="07D23E58"/>
    <w:lvl w:ilvl="0" w:tplc="C4DA79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AF0E3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521DED"/>
    <w:multiLevelType w:val="hybridMultilevel"/>
    <w:tmpl w:val="E29ABE7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C4DA796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58EF1ADC"/>
    <w:multiLevelType w:val="hybridMultilevel"/>
    <w:tmpl w:val="2AE85D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09399E"/>
    <w:multiLevelType w:val="multilevel"/>
    <w:tmpl w:val="700CD93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2160"/>
      </w:pPr>
      <w:rPr>
        <w:rFonts w:hint="default"/>
      </w:rPr>
    </w:lvl>
  </w:abstractNum>
  <w:abstractNum w:abstractNumId="26">
    <w:nsid w:val="5B5B02D5"/>
    <w:multiLevelType w:val="hybridMultilevel"/>
    <w:tmpl w:val="64C2F16C"/>
    <w:lvl w:ilvl="0" w:tplc="0DFE4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183136"/>
    <w:multiLevelType w:val="hybridMultilevel"/>
    <w:tmpl w:val="651C3834"/>
    <w:lvl w:ilvl="0" w:tplc="C4DA7968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8">
    <w:nsid w:val="61012FA2"/>
    <w:multiLevelType w:val="multilevel"/>
    <w:tmpl w:val="4E56A3C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2160"/>
      </w:pPr>
      <w:rPr>
        <w:rFonts w:hint="default"/>
      </w:rPr>
    </w:lvl>
  </w:abstractNum>
  <w:abstractNum w:abstractNumId="29">
    <w:nsid w:val="6301692A"/>
    <w:multiLevelType w:val="hybridMultilevel"/>
    <w:tmpl w:val="8800FF30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D11001"/>
    <w:multiLevelType w:val="hybridMultilevel"/>
    <w:tmpl w:val="5720F280"/>
    <w:lvl w:ilvl="0" w:tplc="DC2E81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5957AA"/>
    <w:multiLevelType w:val="hybridMultilevel"/>
    <w:tmpl w:val="7506F7C4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CE6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311B59"/>
    <w:multiLevelType w:val="hybridMultilevel"/>
    <w:tmpl w:val="A664D754"/>
    <w:lvl w:ilvl="0" w:tplc="36B630C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545297"/>
    <w:multiLevelType w:val="hybridMultilevel"/>
    <w:tmpl w:val="443AE678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3A3E39"/>
    <w:multiLevelType w:val="hybridMultilevel"/>
    <w:tmpl w:val="C368DDCC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AD3291"/>
    <w:multiLevelType w:val="singleLevel"/>
    <w:tmpl w:val="2D1AA33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36">
    <w:nsid w:val="72D479FA"/>
    <w:multiLevelType w:val="hybridMultilevel"/>
    <w:tmpl w:val="8640B0AA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6F55F9"/>
    <w:multiLevelType w:val="hybridMultilevel"/>
    <w:tmpl w:val="080E46AC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70693D"/>
    <w:multiLevelType w:val="hybridMultilevel"/>
    <w:tmpl w:val="308AAA6A"/>
    <w:lvl w:ilvl="0" w:tplc="DAF0E3DE">
      <w:start w:val="1"/>
      <w:numFmt w:val="bullet"/>
      <w:lvlText w:val="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E3F016D"/>
    <w:multiLevelType w:val="hybridMultilevel"/>
    <w:tmpl w:val="BA42281E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8"/>
  </w:num>
  <w:num w:numId="4">
    <w:abstractNumId w:val="37"/>
  </w:num>
  <w:num w:numId="5">
    <w:abstractNumId w:val="14"/>
  </w:num>
  <w:num w:numId="6">
    <w:abstractNumId w:val="30"/>
  </w:num>
  <w:num w:numId="7">
    <w:abstractNumId w:val="23"/>
  </w:num>
  <w:num w:numId="8">
    <w:abstractNumId w:val="28"/>
  </w:num>
  <w:num w:numId="9">
    <w:abstractNumId w:val="22"/>
  </w:num>
  <w:num w:numId="10">
    <w:abstractNumId w:val="19"/>
  </w:num>
  <w:num w:numId="11">
    <w:abstractNumId w:val="17"/>
  </w:num>
  <w:num w:numId="12">
    <w:abstractNumId w:val="6"/>
  </w:num>
  <w:num w:numId="13">
    <w:abstractNumId w:val="10"/>
  </w:num>
  <w:num w:numId="14">
    <w:abstractNumId w:val="1"/>
  </w:num>
  <w:num w:numId="15">
    <w:abstractNumId w:val="15"/>
  </w:num>
  <w:num w:numId="16">
    <w:abstractNumId w:val="16"/>
  </w:num>
  <w:num w:numId="17">
    <w:abstractNumId w:val="34"/>
  </w:num>
  <w:num w:numId="18">
    <w:abstractNumId w:val="29"/>
  </w:num>
  <w:num w:numId="19">
    <w:abstractNumId w:val="38"/>
  </w:num>
  <w:num w:numId="20">
    <w:abstractNumId w:val="25"/>
  </w:num>
  <w:num w:numId="21">
    <w:abstractNumId w:val="9"/>
  </w:num>
  <w:num w:numId="22">
    <w:abstractNumId w:val="39"/>
  </w:num>
  <w:num w:numId="23">
    <w:abstractNumId w:val="31"/>
  </w:num>
  <w:num w:numId="24">
    <w:abstractNumId w:val="8"/>
  </w:num>
  <w:num w:numId="25">
    <w:abstractNumId w:val="36"/>
  </w:num>
  <w:num w:numId="2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29" w:hanging="360"/>
        </w:pPr>
        <w:rPr>
          <w:rFonts w:ascii="Symbol" w:hAnsi="Symbol" w:hint="default"/>
        </w:rPr>
      </w:lvl>
    </w:lvlOverride>
  </w:num>
  <w:num w:numId="27">
    <w:abstractNumId w:val="12"/>
  </w:num>
  <w:num w:numId="28">
    <w:abstractNumId w:val="33"/>
  </w:num>
  <w:num w:numId="29">
    <w:abstractNumId w:val="24"/>
  </w:num>
  <w:num w:numId="30">
    <w:abstractNumId w:val="4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5"/>
  </w:num>
  <w:num w:numId="35">
    <w:abstractNumId w:val="2"/>
  </w:num>
  <w:num w:numId="36">
    <w:abstractNumId w:val="20"/>
  </w:num>
  <w:num w:numId="37">
    <w:abstractNumId w:val="26"/>
  </w:num>
  <w:num w:numId="38">
    <w:abstractNumId w:val="32"/>
  </w:num>
  <w:num w:numId="39">
    <w:abstractNumId w:val="11"/>
  </w:num>
  <w:num w:numId="40">
    <w:abstractNumId w:val="21"/>
  </w:num>
  <w:num w:numId="41">
    <w:abstractNumId w:val="3"/>
  </w:num>
  <w:num w:numId="42">
    <w:abstractNumId w:val="33"/>
  </w:num>
  <w:num w:numId="43">
    <w:abstractNumId w:val="7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8B"/>
    <w:rsid w:val="000013DF"/>
    <w:rsid w:val="0000390B"/>
    <w:rsid w:val="00004890"/>
    <w:rsid w:val="00004B11"/>
    <w:rsid w:val="00005F0E"/>
    <w:rsid w:val="00006304"/>
    <w:rsid w:val="00006E65"/>
    <w:rsid w:val="00006F29"/>
    <w:rsid w:val="00007590"/>
    <w:rsid w:val="00007ECF"/>
    <w:rsid w:val="00016629"/>
    <w:rsid w:val="00017E69"/>
    <w:rsid w:val="00021E03"/>
    <w:rsid w:val="00024628"/>
    <w:rsid w:val="00026113"/>
    <w:rsid w:val="0003031D"/>
    <w:rsid w:val="000323B1"/>
    <w:rsid w:val="00032928"/>
    <w:rsid w:val="00033D9C"/>
    <w:rsid w:val="00035B49"/>
    <w:rsid w:val="00036AAF"/>
    <w:rsid w:val="00037CCA"/>
    <w:rsid w:val="000402DF"/>
    <w:rsid w:val="000418B9"/>
    <w:rsid w:val="00041D70"/>
    <w:rsid w:val="00042CB0"/>
    <w:rsid w:val="000431B0"/>
    <w:rsid w:val="00044040"/>
    <w:rsid w:val="00045362"/>
    <w:rsid w:val="00046397"/>
    <w:rsid w:val="000503C9"/>
    <w:rsid w:val="00051E57"/>
    <w:rsid w:val="00052D60"/>
    <w:rsid w:val="0005454D"/>
    <w:rsid w:val="00055AA7"/>
    <w:rsid w:val="000560B0"/>
    <w:rsid w:val="00057710"/>
    <w:rsid w:val="00060D7C"/>
    <w:rsid w:val="00062F86"/>
    <w:rsid w:val="000632E4"/>
    <w:rsid w:val="0006433B"/>
    <w:rsid w:val="000647C1"/>
    <w:rsid w:val="000650A3"/>
    <w:rsid w:val="00065667"/>
    <w:rsid w:val="000666FF"/>
    <w:rsid w:val="00070013"/>
    <w:rsid w:val="00070221"/>
    <w:rsid w:val="00070BF0"/>
    <w:rsid w:val="00070F70"/>
    <w:rsid w:val="000743F2"/>
    <w:rsid w:val="000756D2"/>
    <w:rsid w:val="00075736"/>
    <w:rsid w:val="00080719"/>
    <w:rsid w:val="0008380F"/>
    <w:rsid w:val="00084A1A"/>
    <w:rsid w:val="0008516C"/>
    <w:rsid w:val="00085CE7"/>
    <w:rsid w:val="000905CE"/>
    <w:rsid w:val="000927AB"/>
    <w:rsid w:val="000933FC"/>
    <w:rsid w:val="00093E30"/>
    <w:rsid w:val="00095E84"/>
    <w:rsid w:val="000976AB"/>
    <w:rsid w:val="00097B81"/>
    <w:rsid w:val="000A394D"/>
    <w:rsid w:val="000A3D41"/>
    <w:rsid w:val="000A4679"/>
    <w:rsid w:val="000A697C"/>
    <w:rsid w:val="000A7F55"/>
    <w:rsid w:val="000B065B"/>
    <w:rsid w:val="000B200D"/>
    <w:rsid w:val="000B3E66"/>
    <w:rsid w:val="000B4009"/>
    <w:rsid w:val="000B736F"/>
    <w:rsid w:val="000B7D4B"/>
    <w:rsid w:val="000C0065"/>
    <w:rsid w:val="000C0C9F"/>
    <w:rsid w:val="000C1A7F"/>
    <w:rsid w:val="000C401A"/>
    <w:rsid w:val="000C4745"/>
    <w:rsid w:val="000C4DB1"/>
    <w:rsid w:val="000C5F7F"/>
    <w:rsid w:val="000C7970"/>
    <w:rsid w:val="000D029D"/>
    <w:rsid w:val="000D064E"/>
    <w:rsid w:val="000D2204"/>
    <w:rsid w:val="000D377F"/>
    <w:rsid w:val="000D397A"/>
    <w:rsid w:val="000D3F22"/>
    <w:rsid w:val="000D5BA3"/>
    <w:rsid w:val="000D63D8"/>
    <w:rsid w:val="000D66D7"/>
    <w:rsid w:val="000D7D20"/>
    <w:rsid w:val="000E02D2"/>
    <w:rsid w:val="000E048D"/>
    <w:rsid w:val="000E0EB7"/>
    <w:rsid w:val="000E108C"/>
    <w:rsid w:val="000E1873"/>
    <w:rsid w:val="000E22ED"/>
    <w:rsid w:val="000E5032"/>
    <w:rsid w:val="000E5620"/>
    <w:rsid w:val="000E5E48"/>
    <w:rsid w:val="000E66E1"/>
    <w:rsid w:val="000E70CF"/>
    <w:rsid w:val="000F075F"/>
    <w:rsid w:val="000F07D0"/>
    <w:rsid w:val="000F4B6E"/>
    <w:rsid w:val="000F5229"/>
    <w:rsid w:val="000F74FC"/>
    <w:rsid w:val="00100ABD"/>
    <w:rsid w:val="00102E18"/>
    <w:rsid w:val="00102FBD"/>
    <w:rsid w:val="00103604"/>
    <w:rsid w:val="001039F4"/>
    <w:rsid w:val="001057C2"/>
    <w:rsid w:val="001061FE"/>
    <w:rsid w:val="00110E91"/>
    <w:rsid w:val="001113B7"/>
    <w:rsid w:val="001117EE"/>
    <w:rsid w:val="00111AB0"/>
    <w:rsid w:val="0011237C"/>
    <w:rsid w:val="0011440E"/>
    <w:rsid w:val="00115B8C"/>
    <w:rsid w:val="001170C2"/>
    <w:rsid w:val="00117FA3"/>
    <w:rsid w:val="00121359"/>
    <w:rsid w:val="001224BE"/>
    <w:rsid w:val="00125637"/>
    <w:rsid w:val="001263F6"/>
    <w:rsid w:val="00126942"/>
    <w:rsid w:val="00126CCD"/>
    <w:rsid w:val="001274DF"/>
    <w:rsid w:val="00127912"/>
    <w:rsid w:val="001303CC"/>
    <w:rsid w:val="00132820"/>
    <w:rsid w:val="00132AEE"/>
    <w:rsid w:val="00132AF7"/>
    <w:rsid w:val="001332DB"/>
    <w:rsid w:val="001338CD"/>
    <w:rsid w:val="00134B1B"/>
    <w:rsid w:val="001356FC"/>
    <w:rsid w:val="001404D0"/>
    <w:rsid w:val="0014325F"/>
    <w:rsid w:val="0014353F"/>
    <w:rsid w:val="00144BC9"/>
    <w:rsid w:val="00144BD9"/>
    <w:rsid w:val="00144C83"/>
    <w:rsid w:val="0014541F"/>
    <w:rsid w:val="00147439"/>
    <w:rsid w:val="0014789B"/>
    <w:rsid w:val="00147CE9"/>
    <w:rsid w:val="001502D4"/>
    <w:rsid w:val="001518D0"/>
    <w:rsid w:val="001525CC"/>
    <w:rsid w:val="00152E16"/>
    <w:rsid w:val="001538DB"/>
    <w:rsid w:val="00154B6B"/>
    <w:rsid w:val="00156668"/>
    <w:rsid w:val="001567D6"/>
    <w:rsid w:val="00156A67"/>
    <w:rsid w:val="00156C17"/>
    <w:rsid w:val="001606AD"/>
    <w:rsid w:val="0016155D"/>
    <w:rsid w:val="00164458"/>
    <w:rsid w:val="001644F9"/>
    <w:rsid w:val="0016574F"/>
    <w:rsid w:val="00165915"/>
    <w:rsid w:val="001659B1"/>
    <w:rsid w:val="00170DF2"/>
    <w:rsid w:val="001714CD"/>
    <w:rsid w:val="00173185"/>
    <w:rsid w:val="001759AC"/>
    <w:rsid w:val="001767D3"/>
    <w:rsid w:val="00176A33"/>
    <w:rsid w:val="001777A7"/>
    <w:rsid w:val="001827A1"/>
    <w:rsid w:val="00182F6B"/>
    <w:rsid w:val="00184BA7"/>
    <w:rsid w:val="00186D7F"/>
    <w:rsid w:val="00187782"/>
    <w:rsid w:val="001877C9"/>
    <w:rsid w:val="00187C58"/>
    <w:rsid w:val="0019072B"/>
    <w:rsid w:val="001921F1"/>
    <w:rsid w:val="001937D0"/>
    <w:rsid w:val="001944DE"/>
    <w:rsid w:val="00196242"/>
    <w:rsid w:val="001963FF"/>
    <w:rsid w:val="001A16D5"/>
    <w:rsid w:val="001A1CCD"/>
    <w:rsid w:val="001A3905"/>
    <w:rsid w:val="001A3B17"/>
    <w:rsid w:val="001A3C68"/>
    <w:rsid w:val="001A52CB"/>
    <w:rsid w:val="001A692B"/>
    <w:rsid w:val="001B085C"/>
    <w:rsid w:val="001B108C"/>
    <w:rsid w:val="001B1753"/>
    <w:rsid w:val="001B2652"/>
    <w:rsid w:val="001B3135"/>
    <w:rsid w:val="001B3768"/>
    <w:rsid w:val="001B6DB1"/>
    <w:rsid w:val="001B7626"/>
    <w:rsid w:val="001C094F"/>
    <w:rsid w:val="001C0C41"/>
    <w:rsid w:val="001C19DB"/>
    <w:rsid w:val="001C2300"/>
    <w:rsid w:val="001C44FA"/>
    <w:rsid w:val="001C61F9"/>
    <w:rsid w:val="001D08F0"/>
    <w:rsid w:val="001D1238"/>
    <w:rsid w:val="001D28EB"/>
    <w:rsid w:val="001D332C"/>
    <w:rsid w:val="001D474B"/>
    <w:rsid w:val="001D57DE"/>
    <w:rsid w:val="001D599B"/>
    <w:rsid w:val="001D7303"/>
    <w:rsid w:val="001E173C"/>
    <w:rsid w:val="001E582D"/>
    <w:rsid w:val="001E6249"/>
    <w:rsid w:val="001E6996"/>
    <w:rsid w:val="001E7DB0"/>
    <w:rsid w:val="001F15F2"/>
    <w:rsid w:val="001F454B"/>
    <w:rsid w:val="001F4CEC"/>
    <w:rsid w:val="001F7776"/>
    <w:rsid w:val="00200589"/>
    <w:rsid w:val="00202BE7"/>
    <w:rsid w:val="00203A8C"/>
    <w:rsid w:val="002054A7"/>
    <w:rsid w:val="00206034"/>
    <w:rsid w:val="00206C5A"/>
    <w:rsid w:val="00210724"/>
    <w:rsid w:val="00211280"/>
    <w:rsid w:val="00212962"/>
    <w:rsid w:val="00213263"/>
    <w:rsid w:val="002137BD"/>
    <w:rsid w:val="002144BC"/>
    <w:rsid w:val="00215A27"/>
    <w:rsid w:val="00215FAF"/>
    <w:rsid w:val="00216D8B"/>
    <w:rsid w:val="00220E55"/>
    <w:rsid w:val="00221612"/>
    <w:rsid w:val="00223840"/>
    <w:rsid w:val="0022565A"/>
    <w:rsid w:val="0022577F"/>
    <w:rsid w:val="00231FB4"/>
    <w:rsid w:val="00232F06"/>
    <w:rsid w:val="00235E35"/>
    <w:rsid w:val="00235EEF"/>
    <w:rsid w:val="00236BFE"/>
    <w:rsid w:val="00236D84"/>
    <w:rsid w:val="00237A15"/>
    <w:rsid w:val="00237DBC"/>
    <w:rsid w:val="00240898"/>
    <w:rsid w:val="00240A26"/>
    <w:rsid w:val="00240F2A"/>
    <w:rsid w:val="00246A5F"/>
    <w:rsid w:val="00246D23"/>
    <w:rsid w:val="00247D67"/>
    <w:rsid w:val="00250721"/>
    <w:rsid w:val="00251F9B"/>
    <w:rsid w:val="00253193"/>
    <w:rsid w:val="00254B2E"/>
    <w:rsid w:val="002554BB"/>
    <w:rsid w:val="00255746"/>
    <w:rsid w:val="00260883"/>
    <w:rsid w:val="002619B4"/>
    <w:rsid w:val="00261C6C"/>
    <w:rsid w:val="002634D3"/>
    <w:rsid w:val="00265423"/>
    <w:rsid w:val="00265E60"/>
    <w:rsid w:val="00267040"/>
    <w:rsid w:val="00267BFC"/>
    <w:rsid w:val="00271D4C"/>
    <w:rsid w:val="002723BC"/>
    <w:rsid w:val="00273DAB"/>
    <w:rsid w:val="00273F70"/>
    <w:rsid w:val="0027415C"/>
    <w:rsid w:val="0028035E"/>
    <w:rsid w:val="00282025"/>
    <w:rsid w:val="00282053"/>
    <w:rsid w:val="002868C5"/>
    <w:rsid w:val="00287B7B"/>
    <w:rsid w:val="00287F28"/>
    <w:rsid w:val="00292D89"/>
    <w:rsid w:val="00296C2B"/>
    <w:rsid w:val="002A071B"/>
    <w:rsid w:val="002A0D53"/>
    <w:rsid w:val="002A2004"/>
    <w:rsid w:val="002A4096"/>
    <w:rsid w:val="002A6570"/>
    <w:rsid w:val="002B10EE"/>
    <w:rsid w:val="002B195E"/>
    <w:rsid w:val="002B2ED8"/>
    <w:rsid w:val="002B45EF"/>
    <w:rsid w:val="002B632A"/>
    <w:rsid w:val="002B6818"/>
    <w:rsid w:val="002B7900"/>
    <w:rsid w:val="002B7EE4"/>
    <w:rsid w:val="002C015D"/>
    <w:rsid w:val="002C091D"/>
    <w:rsid w:val="002C1B88"/>
    <w:rsid w:val="002C6663"/>
    <w:rsid w:val="002C6B21"/>
    <w:rsid w:val="002C71FB"/>
    <w:rsid w:val="002C7C5D"/>
    <w:rsid w:val="002D02A3"/>
    <w:rsid w:val="002D0415"/>
    <w:rsid w:val="002D1C54"/>
    <w:rsid w:val="002D2464"/>
    <w:rsid w:val="002D25E0"/>
    <w:rsid w:val="002D4D47"/>
    <w:rsid w:val="002D637E"/>
    <w:rsid w:val="002E089A"/>
    <w:rsid w:val="002E0E7F"/>
    <w:rsid w:val="002E175D"/>
    <w:rsid w:val="002E2BEC"/>
    <w:rsid w:val="002E3933"/>
    <w:rsid w:val="002E4CBC"/>
    <w:rsid w:val="002E4EAB"/>
    <w:rsid w:val="002F0BAA"/>
    <w:rsid w:val="002F1146"/>
    <w:rsid w:val="002F2316"/>
    <w:rsid w:val="002F2439"/>
    <w:rsid w:val="002F356A"/>
    <w:rsid w:val="002F47D0"/>
    <w:rsid w:val="002F4F82"/>
    <w:rsid w:val="002F588F"/>
    <w:rsid w:val="002F750E"/>
    <w:rsid w:val="002F7E3A"/>
    <w:rsid w:val="00300C35"/>
    <w:rsid w:val="00303BDB"/>
    <w:rsid w:val="00303EF0"/>
    <w:rsid w:val="00306D26"/>
    <w:rsid w:val="00306D77"/>
    <w:rsid w:val="00306E4A"/>
    <w:rsid w:val="003101AA"/>
    <w:rsid w:val="00310413"/>
    <w:rsid w:val="0031666A"/>
    <w:rsid w:val="00317B35"/>
    <w:rsid w:val="003206A6"/>
    <w:rsid w:val="00320A4A"/>
    <w:rsid w:val="0032396D"/>
    <w:rsid w:val="00324476"/>
    <w:rsid w:val="00324E36"/>
    <w:rsid w:val="00326E76"/>
    <w:rsid w:val="00327913"/>
    <w:rsid w:val="00327ACE"/>
    <w:rsid w:val="003315E9"/>
    <w:rsid w:val="0034014D"/>
    <w:rsid w:val="00340E4C"/>
    <w:rsid w:val="00342E3C"/>
    <w:rsid w:val="0034345C"/>
    <w:rsid w:val="00343DB1"/>
    <w:rsid w:val="003451C6"/>
    <w:rsid w:val="003462D1"/>
    <w:rsid w:val="00346775"/>
    <w:rsid w:val="0034705D"/>
    <w:rsid w:val="00352756"/>
    <w:rsid w:val="00352866"/>
    <w:rsid w:val="003548B5"/>
    <w:rsid w:val="00354B8B"/>
    <w:rsid w:val="00361C3D"/>
    <w:rsid w:val="0036235C"/>
    <w:rsid w:val="003632AA"/>
    <w:rsid w:val="00365427"/>
    <w:rsid w:val="0036774E"/>
    <w:rsid w:val="00367946"/>
    <w:rsid w:val="00376A12"/>
    <w:rsid w:val="00377567"/>
    <w:rsid w:val="0037758F"/>
    <w:rsid w:val="00377EAE"/>
    <w:rsid w:val="003800BD"/>
    <w:rsid w:val="00382E29"/>
    <w:rsid w:val="00382FD1"/>
    <w:rsid w:val="00385CDD"/>
    <w:rsid w:val="003863E8"/>
    <w:rsid w:val="00386933"/>
    <w:rsid w:val="00390D02"/>
    <w:rsid w:val="00391135"/>
    <w:rsid w:val="00391C4B"/>
    <w:rsid w:val="00393B53"/>
    <w:rsid w:val="00393CB2"/>
    <w:rsid w:val="00394852"/>
    <w:rsid w:val="00395274"/>
    <w:rsid w:val="003956C3"/>
    <w:rsid w:val="00396E3A"/>
    <w:rsid w:val="00397BD4"/>
    <w:rsid w:val="003A01F5"/>
    <w:rsid w:val="003A08E7"/>
    <w:rsid w:val="003A171C"/>
    <w:rsid w:val="003A2C88"/>
    <w:rsid w:val="003A585D"/>
    <w:rsid w:val="003A5FD4"/>
    <w:rsid w:val="003B02F9"/>
    <w:rsid w:val="003B0863"/>
    <w:rsid w:val="003B10DE"/>
    <w:rsid w:val="003B1E59"/>
    <w:rsid w:val="003B201F"/>
    <w:rsid w:val="003B77D1"/>
    <w:rsid w:val="003B7E23"/>
    <w:rsid w:val="003C2826"/>
    <w:rsid w:val="003C3A26"/>
    <w:rsid w:val="003C65E0"/>
    <w:rsid w:val="003C7EBD"/>
    <w:rsid w:val="003D079A"/>
    <w:rsid w:val="003D097E"/>
    <w:rsid w:val="003D1169"/>
    <w:rsid w:val="003D2807"/>
    <w:rsid w:val="003D2DE6"/>
    <w:rsid w:val="003D52F5"/>
    <w:rsid w:val="003D55EE"/>
    <w:rsid w:val="003D7552"/>
    <w:rsid w:val="003E0132"/>
    <w:rsid w:val="003E295C"/>
    <w:rsid w:val="003E3769"/>
    <w:rsid w:val="003E54CD"/>
    <w:rsid w:val="003E59F8"/>
    <w:rsid w:val="003E6000"/>
    <w:rsid w:val="003F039F"/>
    <w:rsid w:val="003F1179"/>
    <w:rsid w:val="003F4534"/>
    <w:rsid w:val="003F4625"/>
    <w:rsid w:val="003F785B"/>
    <w:rsid w:val="00400A5B"/>
    <w:rsid w:val="00401822"/>
    <w:rsid w:val="00402A1A"/>
    <w:rsid w:val="004040C4"/>
    <w:rsid w:val="0040482A"/>
    <w:rsid w:val="004049DD"/>
    <w:rsid w:val="00404C76"/>
    <w:rsid w:val="004052F2"/>
    <w:rsid w:val="004054ED"/>
    <w:rsid w:val="004063E3"/>
    <w:rsid w:val="00406792"/>
    <w:rsid w:val="0040725B"/>
    <w:rsid w:val="00411FBF"/>
    <w:rsid w:val="00412F19"/>
    <w:rsid w:val="004147C4"/>
    <w:rsid w:val="004156FD"/>
    <w:rsid w:val="0042016B"/>
    <w:rsid w:val="00422F6C"/>
    <w:rsid w:val="004232FD"/>
    <w:rsid w:val="004233FC"/>
    <w:rsid w:val="00426FFD"/>
    <w:rsid w:val="00430129"/>
    <w:rsid w:val="0043237F"/>
    <w:rsid w:val="0043295A"/>
    <w:rsid w:val="004344B1"/>
    <w:rsid w:val="004344BC"/>
    <w:rsid w:val="0043694F"/>
    <w:rsid w:val="00437356"/>
    <w:rsid w:val="004402E6"/>
    <w:rsid w:val="004421C4"/>
    <w:rsid w:val="00443670"/>
    <w:rsid w:val="00445694"/>
    <w:rsid w:val="00445D80"/>
    <w:rsid w:val="00450FA7"/>
    <w:rsid w:val="0045211A"/>
    <w:rsid w:val="00452220"/>
    <w:rsid w:val="004522DF"/>
    <w:rsid w:val="00452D45"/>
    <w:rsid w:val="00452ED1"/>
    <w:rsid w:val="00454681"/>
    <w:rsid w:val="004548F9"/>
    <w:rsid w:val="004560CA"/>
    <w:rsid w:val="00457E55"/>
    <w:rsid w:val="00461342"/>
    <w:rsid w:val="00461610"/>
    <w:rsid w:val="00462D9F"/>
    <w:rsid w:val="00464D08"/>
    <w:rsid w:val="004671C0"/>
    <w:rsid w:val="00470378"/>
    <w:rsid w:val="00473F52"/>
    <w:rsid w:val="0047574B"/>
    <w:rsid w:val="0047575D"/>
    <w:rsid w:val="00477078"/>
    <w:rsid w:val="00477377"/>
    <w:rsid w:val="0048045D"/>
    <w:rsid w:val="00481312"/>
    <w:rsid w:val="004829B0"/>
    <w:rsid w:val="00482DA5"/>
    <w:rsid w:val="00483BF1"/>
    <w:rsid w:val="00485802"/>
    <w:rsid w:val="00490BF7"/>
    <w:rsid w:val="00494057"/>
    <w:rsid w:val="00495BB7"/>
    <w:rsid w:val="00497E93"/>
    <w:rsid w:val="004A217A"/>
    <w:rsid w:val="004A2AD5"/>
    <w:rsid w:val="004A2F84"/>
    <w:rsid w:val="004A3FB3"/>
    <w:rsid w:val="004A52A9"/>
    <w:rsid w:val="004A7329"/>
    <w:rsid w:val="004B0597"/>
    <w:rsid w:val="004B0732"/>
    <w:rsid w:val="004B0AA2"/>
    <w:rsid w:val="004B2791"/>
    <w:rsid w:val="004B42AC"/>
    <w:rsid w:val="004B5034"/>
    <w:rsid w:val="004B5B13"/>
    <w:rsid w:val="004B774A"/>
    <w:rsid w:val="004B7ED0"/>
    <w:rsid w:val="004C0208"/>
    <w:rsid w:val="004C0F0B"/>
    <w:rsid w:val="004C1160"/>
    <w:rsid w:val="004C1447"/>
    <w:rsid w:val="004C1674"/>
    <w:rsid w:val="004C186F"/>
    <w:rsid w:val="004C3A4C"/>
    <w:rsid w:val="004C4CC3"/>
    <w:rsid w:val="004C5049"/>
    <w:rsid w:val="004C6CA3"/>
    <w:rsid w:val="004D091B"/>
    <w:rsid w:val="004D1E62"/>
    <w:rsid w:val="004D3A54"/>
    <w:rsid w:val="004D4186"/>
    <w:rsid w:val="004D4F62"/>
    <w:rsid w:val="004D7135"/>
    <w:rsid w:val="004D7D4F"/>
    <w:rsid w:val="004E0E63"/>
    <w:rsid w:val="004E2BEA"/>
    <w:rsid w:val="004E2EE4"/>
    <w:rsid w:val="004E4780"/>
    <w:rsid w:val="004E5253"/>
    <w:rsid w:val="004E7F5F"/>
    <w:rsid w:val="004F5A6B"/>
    <w:rsid w:val="004F5FB3"/>
    <w:rsid w:val="00502838"/>
    <w:rsid w:val="00503344"/>
    <w:rsid w:val="00503DEF"/>
    <w:rsid w:val="00504CE2"/>
    <w:rsid w:val="00504DEF"/>
    <w:rsid w:val="0050575B"/>
    <w:rsid w:val="00505915"/>
    <w:rsid w:val="0050765E"/>
    <w:rsid w:val="0050794B"/>
    <w:rsid w:val="00510B86"/>
    <w:rsid w:val="005117FC"/>
    <w:rsid w:val="00512596"/>
    <w:rsid w:val="005135CA"/>
    <w:rsid w:val="0051496D"/>
    <w:rsid w:val="00514D7A"/>
    <w:rsid w:val="005166C1"/>
    <w:rsid w:val="005166F3"/>
    <w:rsid w:val="0051772B"/>
    <w:rsid w:val="005248AF"/>
    <w:rsid w:val="00527B8D"/>
    <w:rsid w:val="00531B5F"/>
    <w:rsid w:val="00531C72"/>
    <w:rsid w:val="00532B6D"/>
    <w:rsid w:val="005347ED"/>
    <w:rsid w:val="005348FE"/>
    <w:rsid w:val="0053697E"/>
    <w:rsid w:val="005374F0"/>
    <w:rsid w:val="005411CA"/>
    <w:rsid w:val="005411F8"/>
    <w:rsid w:val="005415C6"/>
    <w:rsid w:val="00544A11"/>
    <w:rsid w:val="00547672"/>
    <w:rsid w:val="005538C4"/>
    <w:rsid w:val="00553C1D"/>
    <w:rsid w:val="005552DD"/>
    <w:rsid w:val="005567CE"/>
    <w:rsid w:val="005572B6"/>
    <w:rsid w:val="00557E37"/>
    <w:rsid w:val="00561700"/>
    <w:rsid w:val="005634E6"/>
    <w:rsid w:val="00563F92"/>
    <w:rsid w:val="00566BEB"/>
    <w:rsid w:val="005723A7"/>
    <w:rsid w:val="00572D6E"/>
    <w:rsid w:val="0057410F"/>
    <w:rsid w:val="00575E0C"/>
    <w:rsid w:val="00576897"/>
    <w:rsid w:val="00576C66"/>
    <w:rsid w:val="00577863"/>
    <w:rsid w:val="005807F2"/>
    <w:rsid w:val="00580827"/>
    <w:rsid w:val="005822C6"/>
    <w:rsid w:val="00582692"/>
    <w:rsid w:val="0058286B"/>
    <w:rsid w:val="005835E7"/>
    <w:rsid w:val="0058640D"/>
    <w:rsid w:val="005866C4"/>
    <w:rsid w:val="00586E56"/>
    <w:rsid w:val="00590DA4"/>
    <w:rsid w:val="00591132"/>
    <w:rsid w:val="00592508"/>
    <w:rsid w:val="00595087"/>
    <w:rsid w:val="005969CA"/>
    <w:rsid w:val="005A0C9B"/>
    <w:rsid w:val="005A1138"/>
    <w:rsid w:val="005A3418"/>
    <w:rsid w:val="005A620A"/>
    <w:rsid w:val="005A6A28"/>
    <w:rsid w:val="005A742A"/>
    <w:rsid w:val="005A7720"/>
    <w:rsid w:val="005A7EAF"/>
    <w:rsid w:val="005B01DB"/>
    <w:rsid w:val="005B0BE5"/>
    <w:rsid w:val="005B3D2E"/>
    <w:rsid w:val="005B4EB6"/>
    <w:rsid w:val="005C0936"/>
    <w:rsid w:val="005C151B"/>
    <w:rsid w:val="005C3C94"/>
    <w:rsid w:val="005C56A2"/>
    <w:rsid w:val="005C649F"/>
    <w:rsid w:val="005C7633"/>
    <w:rsid w:val="005D1B01"/>
    <w:rsid w:val="005D30E1"/>
    <w:rsid w:val="005D329F"/>
    <w:rsid w:val="005D4937"/>
    <w:rsid w:val="005D5AFE"/>
    <w:rsid w:val="005D5E6F"/>
    <w:rsid w:val="005D6FD8"/>
    <w:rsid w:val="005E11C1"/>
    <w:rsid w:val="005E28FA"/>
    <w:rsid w:val="005E420D"/>
    <w:rsid w:val="005E6D0B"/>
    <w:rsid w:val="005E7350"/>
    <w:rsid w:val="005E7A3F"/>
    <w:rsid w:val="005F0C54"/>
    <w:rsid w:val="005F2404"/>
    <w:rsid w:val="005F2BBA"/>
    <w:rsid w:val="005F2DE8"/>
    <w:rsid w:val="005F2FBB"/>
    <w:rsid w:val="005F36E7"/>
    <w:rsid w:val="005F46D3"/>
    <w:rsid w:val="005F6751"/>
    <w:rsid w:val="005F75C0"/>
    <w:rsid w:val="005F7956"/>
    <w:rsid w:val="005F7A2A"/>
    <w:rsid w:val="00600413"/>
    <w:rsid w:val="00602CC6"/>
    <w:rsid w:val="006049DF"/>
    <w:rsid w:val="00604F2E"/>
    <w:rsid w:val="00605228"/>
    <w:rsid w:val="00605A61"/>
    <w:rsid w:val="00605B8A"/>
    <w:rsid w:val="00606C8A"/>
    <w:rsid w:val="00607685"/>
    <w:rsid w:val="006104F6"/>
    <w:rsid w:val="00611927"/>
    <w:rsid w:val="00612533"/>
    <w:rsid w:val="006141A9"/>
    <w:rsid w:val="00617419"/>
    <w:rsid w:val="00620038"/>
    <w:rsid w:val="006224CF"/>
    <w:rsid w:val="006302DE"/>
    <w:rsid w:val="006316D5"/>
    <w:rsid w:val="00633B2C"/>
    <w:rsid w:val="00634E90"/>
    <w:rsid w:val="00636E22"/>
    <w:rsid w:val="006370D4"/>
    <w:rsid w:val="00640961"/>
    <w:rsid w:val="00642621"/>
    <w:rsid w:val="00644844"/>
    <w:rsid w:val="0064538F"/>
    <w:rsid w:val="00647B0B"/>
    <w:rsid w:val="00653A59"/>
    <w:rsid w:val="00655090"/>
    <w:rsid w:val="006558BB"/>
    <w:rsid w:val="006607AD"/>
    <w:rsid w:val="0066089C"/>
    <w:rsid w:val="00660CB3"/>
    <w:rsid w:val="006619F5"/>
    <w:rsid w:val="00663766"/>
    <w:rsid w:val="00663B62"/>
    <w:rsid w:val="006642F2"/>
    <w:rsid w:val="006653CD"/>
    <w:rsid w:val="00665555"/>
    <w:rsid w:val="006660BB"/>
    <w:rsid w:val="00667DEB"/>
    <w:rsid w:val="00670EDB"/>
    <w:rsid w:val="00674BF3"/>
    <w:rsid w:val="00675B39"/>
    <w:rsid w:val="00675B8D"/>
    <w:rsid w:val="006803FB"/>
    <w:rsid w:val="0068100E"/>
    <w:rsid w:val="006810E3"/>
    <w:rsid w:val="0068344B"/>
    <w:rsid w:val="00685FEC"/>
    <w:rsid w:val="00686AE2"/>
    <w:rsid w:val="006876E8"/>
    <w:rsid w:val="00687C1D"/>
    <w:rsid w:val="00690514"/>
    <w:rsid w:val="00691005"/>
    <w:rsid w:val="006914AB"/>
    <w:rsid w:val="00692FD8"/>
    <w:rsid w:val="00693209"/>
    <w:rsid w:val="00693FEF"/>
    <w:rsid w:val="00695009"/>
    <w:rsid w:val="00697E01"/>
    <w:rsid w:val="006A152F"/>
    <w:rsid w:val="006A15EB"/>
    <w:rsid w:val="006A6420"/>
    <w:rsid w:val="006A698D"/>
    <w:rsid w:val="006A6B40"/>
    <w:rsid w:val="006B11F6"/>
    <w:rsid w:val="006B1B4A"/>
    <w:rsid w:val="006B238F"/>
    <w:rsid w:val="006B2425"/>
    <w:rsid w:val="006B25FD"/>
    <w:rsid w:val="006B40D8"/>
    <w:rsid w:val="006B43FA"/>
    <w:rsid w:val="006B5CCF"/>
    <w:rsid w:val="006B6AA5"/>
    <w:rsid w:val="006B70AF"/>
    <w:rsid w:val="006B7E1E"/>
    <w:rsid w:val="006C155A"/>
    <w:rsid w:val="006C1EEB"/>
    <w:rsid w:val="006C2328"/>
    <w:rsid w:val="006C267C"/>
    <w:rsid w:val="006C26E1"/>
    <w:rsid w:val="006C2800"/>
    <w:rsid w:val="006C290E"/>
    <w:rsid w:val="006C2CBE"/>
    <w:rsid w:val="006C5194"/>
    <w:rsid w:val="006C5A0E"/>
    <w:rsid w:val="006C6A83"/>
    <w:rsid w:val="006C7EC0"/>
    <w:rsid w:val="006D02C3"/>
    <w:rsid w:val="006D365A"/>
    <w:rsid w:val="006D3E1D"/>
    <w:rsid w:val="006D7155"/>
    <w:rsid w:val="006D72CB"/>
    <w:rsid w:val="006E0422"/>
    <w:rsid w:val="006E064C"/>
    <w:rsid w:val="006E09AF"/>
    <w:rsid w:val="006E0CEF"/>
    <w:rsid w:val="006E15F2"/>
    <w:rsid w:val="006E312D"/>
    <w:rsid w:val="006E3A1A"/>
    <w:rsid w:val="006E6117"/>
    <w:rsid w:val="006E627B"/>
    <w:rsid w:val="006E66E4"/>
    <w:rsid w:val="006E7CC8"/>
    <w:rsid w:val="006F0768"/>
    <w:rsid w:val="006F2D16"/>
    <w:rsid w:val="006F2EA6"/>
    <w:rsid w:val="006F38BD"/>
    <w:rsid w:val="006F5247"/>
    <w:rsid w:val="007006C1"/>
    <w:rsid w:val="00701A87"/>
    <w:rsid w:val="00702C82"/>
    <w:rsid w:val="00702CE9"/>
    <w:rsid w:val="00703772"/>
    <w:rsid w:val="007038ED"/>
    <w:rsid w:val="007042B2"/>
    <w:rsid w:val="0070631F"/>
    <w:rsid w:val="007070C2"/>
    <w:rsid w:val="007072E7"/>
    <w:rsid w:val="00707B0E"/>
    <w:rsid w:val="007101FE"/>
    <w:rsid w:val="00711CBB"/>
    <w:rsid w:val="0071294A"/>
    <w:rsid w:val="00713793"/>
    <w:rsid w:val="00716EBB"/>
    <w:rsid w:val="007206EB"/>
    <w:rsid w:val="007209F0"/>
    <w:rsid w:val="00720FF3"/>
    <w:rsid w:val="00721293"/>
    <w:rsid w:val="0072385D"/>
    <w:rsid w:val="00724EAA"/>
    <w:rsid w:val="00725F4D"/>
    <w:rsid w:val="00726AE2"/>
    <w:rsid w:val="00726F92"/>
    <w:rsid w:val="0072716A"/>
    <w:rsid w:val="00731A15"/>
    <w:rsid w:val="0074188F"/>
    <w:rsid w:val="00741E0D"/>
    <w:rsid w:val="007424C7"/>
    <w:rsid w:val="0074315C"/>
    <w:rsid w:val="0074389E"/>
    <w:rsid w:val="00745FD4"/>
    <w:rsid w:val="0074694D"/>
    <w:rsid w:val="00747957"/>
    <w:rsid w:val="007524B3"/>
    <w:rsid w:val="00752669"/>
    <w:rsid w:val="00756E6A"/>
    <w:rsid w:val="00761752"/>
    <w:rsid w:val="007624DC"/>
    <w:rsid w:val="00763445"/>
    <w:rsid w:val="00764894"/>
    <w:rsid w:val="007649BE"/>
    <w:rsid w:val="00765166"/>
    <w:rsid w:val="007666FF"/>
    <w:rsid w:val="00766F63"/>
    <w:rsid w:val="007672B1"/>
    <w:rsid w:val="00767C8B"/>
    <w:rsid w:val="007714A5"/>
    <w:rsid w:val="00771C37"/>
    <w:rsid w:val="00772436"/>
    <w:rsid w:val="00772B33"/>
    <w:rsid w:val="007733AC"/>
    <w:rsid w:val="00774846"/>
    <w:rsid w:val="007759F0"/>
    <w:rsid w:val="00776698"/>
    <w:rsid w:val="007771E4"/>
    <w:rsid w:val="00777264"/>
    <w:rsid w:val="00780489"/>
    <w:rsid w:val="007840CC"/>
    <w:rsid w:val="007875F2"/>
    <w:rsid w:val="007879C2"/>
    <w:rsid w:val="007927FE"/>
    <w:rsid w:val="00792967"/>
    <w:rsid w:val="00792F80"/>
    <w:rsid w:val="00793662"/>
    <w:rsid w:val="00793DE9"/>
    <w:rsid w:val="0079470F"/>
    <w:rsid w:val="007953ED"/>
    <w:rsid w:val="00797B12"/>
    <w:rsid w:val="00797C6C"/>
    <w:rsid w:val="007A196E"/>
    <w:rsid w:val="007A1B08"/>
    <w:rsid w:val="007A1B3F"/>
    <w:rsid w:val="007A6317"/>
    <w:rsid w:val="007A7BB2"/>
    <w:rsid w:val="007B0DA1"/>
    <w:rsid w:val="007B4888"/>
    <w:rsid w:val="007B4F8D"/>
    <w:rsid w:val="007B6EBB"/>
    <w:rsid w:val="007B6EE7"/>
    <w:rsid w:val="007B7D2D"/>
    <w:rsid w:val="007C012C"/>
    <w:rsid w:val="007C0241"/>
    <w:rsid w:val="007C0F84"/>
    <w:rsid w:val="007C2127"/>
    <w:rsid w:val="007C33E1"/>
    <w:rsid w:val="007C6316"/>
    <w:rsid w:val="007C68A4"/>
    <w:rsid w:val="007C75CF"/>
    <w:rsid w:val="007C776F"/>
    <w:rsid w:val="007D073A"/>
    <w:rsid w:val="007D1CFA"/>
    <w:rsid w:val="007D6170"/>
    <w:rsid w:val="007E08B4"/>
    <w:rsid w:val="007E0EAA"/>
    <w:rsid w:val="007E10AE"/>
    <w:rsid w:val="007E19EB"/>
    <w:rsid w:val="007E4A14"/>
    <w:rsid w:val="007E4E2C"/>
    <w:rsid w:val="007F014C"/>
    <w:rsid w:val="007F349E"/>
    <w:rsid w:val="007F5B55"/>
    <w:rsid w:val="007F6642"/>
    <w:rsid w:val="007F68AA"/>
    <w:rsid w:val="007F77C5"/>
    <w:rsid w:val="007F77CF"/>
    <w:rsid w:val="00800310"/>
    <w:rsid w:val="00800535"/>
    <w:rsid w:val="00800D55"/>
    <w:rsid w:val="00803CA6"/>
    <w:rsid w:val="00804B60"/>
    <w:rsid w:val="008052F5"/>
    <w:rsid w:val="008054A2"/>
    <w:rsid w:val="008061F1"/>
    <w:rsid w:val="00814E36"/>
    <w:rsid w:val="00815BEF"/>
    <w:rsid w:val="00815C8D"/>
    <w:rsid w:val="008208E4"/>
    <w:rsid w:val="0082242B"/>
    <w:rsid w:val="008227F6"/>
    <w:rsid w:val="008247D6"/>
    <w:rsid w:val="00825C72"/>
    <w:rsid w:val="008277D5"/>
    <w:rsid w:val="00830A9D"/>
    <w:rsid w:val="00830E96"/>
    <w:rsid w:val="00830ECC"/>
    <w:rsid w:val="00831A6F"/>
    <w:rsid w:val="008348A9"/>
    <w:rsid w:val="00835160"/>
    <w:rsid w:val="00836348"/>
    <w:rsid w:val="008403CC"/>
    <w:rsid w:val="00842F70"/>
    <w:rsid w:val="00843DEC"/>
    <w:rsid w:val="0084456B"/>
    <w:rsid w:val="008465D5"/>
    <w:rsid w:val="008502FB"/>
    <w:rsid w:val="00851510"/>
    <w:rsid w:val="0085277C"/>
    <w:rsid w:val="00853B19"/>
    <w:rsid w:val="00857A7C"/>
    <w:rsid w:val="00857F9A"/>
    <w:rsid w:val="00861097"/>
    <w:rsid w:val="00861347"/>
    <w:rsid w:val="00863038"/>
    <w:rsid w:val="008647C1"/>
    <w:rsid w:val="00865EFD"/>
    <w:rsid w:val="00866EA7"/>
    <w:rsid w:val="00872B60"/>
    <w:rsid w:val="00872D2F"/>
    <w:rsid w:val="008733D3"/>
    <w:rsid w:val="00874A7A"/>
    <w:rsid w:val="008750D0"/>
    <w:rsid w:val="00881435"/>
    <w:rsid w:val="008817CD"/>
    <w:rsid w:val="008833E2"/>
    <w:rsid w:val="00890AA2"/>
    <w:rsid w:val="0089188A"/>
    <w:rsid w:val="0089337C"/>
    <w:rsid w:val="00897252"/>
    <w:rsid w:val="0089776A"/>
    <w:rsid w:val="00897DA0"/>
    <w:rsid w:val="00897E08"/>
    <w:rsid w:val="008A1B3F"/>
    <w:rsid w:val="008A2905"/>
    <w:rsid w:val="008A2989"/>
    <w:rsid w:val="008A2A1B"/>
    <w:rsid w:val="008A3FCD"/>
    <w:rsid w:val="008A4697"/>
    <w:rsid w:val="008A6EE8"/>
    <w:rsid w:val="008A7FD7"/>
    <w:rsid w:val="008B026F"/>
    <w:rsid w:val="008B0690"/>
    <w:rsid w:val="008B2270"/>
    <w:rsid w:val="008B24A3"/>
    <w:rsid w:val="008B2904"/>
    <w:rsid w:val="008B4877"/>
    <w:rsid w:val="008B72A9"/>
    <w:rsid w:val="008B7BB3"/>
    <w:rsid w:val="008B7E7F"/>
    <w:rsid w:val="008B7EA0"/>
    <w:rsid w:val="008C0406"/>
    <w:rsid w:val="008C0D2B"/>
    <w:rsid w:val="008C34C6"/>
    <w:rsid w:val="008C4F60"/>
    <w:rsid w:val="008C55F9"/>
    <w:rsid w:val="008C6BA5"/>
    <w:rsid w:val="008D0357"/>
    <w:rsid w:val="008D1822"/>
    <w:rsid w:val="008D239E"/>
    <w:rsid w:val="008D2D0A"/>
    <w:rsid w:val="008D77E3"/>
    <w:rsid w:val="008E23FF"/>
    <w:rsid w:val="008E4FC8"/>
    <w:rsid w:val="008E5E05"/>
    <w:rsid w:val="008E6FE4"/>
    <w:rsid w:val="008F0AE1"/>
    <w:rsid w:val="008F0F32"/>
    <w:rsid w:val="008F207A"/>
    <w:rsid w:val="008F31A4"/>
    <w:rsid w:val="008F5EC9"/>
    <w:rsid w:val="008F7683"/>
    <w:rsid w:val="008F7808"/>
    <w:rsid w:val="00901C9B"/>
    <w:rsid w:val="00903C22"/>
    <w:rsid w:val="009059B1"/>
    <w:rsid w:val="009075BF"/>
    <w:rsid w:val="0091382C"/>
    <w:rsid w:val="00913CA6"/>
    <w:rsid w:val="009165EF"/>
    <w:rsid w:val="0091677A"/>
    <w:rsid w:val="00917727"/>
    <w:rsid w:val="00917B64"/>
    <w:rsid w:val="00920F17"/>
    <w:rsid w:val="00924A3D"/>
    <w:rsid w:val="009265E6"/>
    <w:rsid w:val="00926E56"/>
    <w:rsid w:val="00926FF3"/>
    <w:rsid w:val="00927312"/>
    <w:rsid w:val="00927B8B"/>
    <w:rsid w:val="00931AB2"/>
    <w:rsid w:val="0093239A"/>
    <w:rsid w:val="00932ED2"/>
    <w:rsid w:val="009331DC"/>
    <w:rsid w:val="00934389"/>
    <w:rsid w:val="009347DE"/>
    <w:rsid w:val="00935C50"/>
    <w:rsid w:val="009369A6"/>
    <w:rsid w:val="00937A16"/>
    <w:rsid w:val="00937FAE"/>
    <w:rsid w:val="00940455"/>
    <w:rsid w:val="00942261"/>
    <w:rsid w:val="0094488B"/>
    <w:rsid w:val="00946FB1"/>
    <w:rsid w:val="009512BB"/>
    <w:rsid w:val="00952B83"/>
    <w:rsid w:val="00953C3D"/>
    <w:rsid w:val="00954349"/>
    <w:rsid w:val="0095586A"/>
    <w:rsid w:val="00957FEB"/>
    <w:rsid w:val="0096395B"/>
    <w:rsid w:val="00963FD3"/>
    <w:rsid w:val="009645D7"/>
    <w:rsid w:val="00964E27"/>
    <w:rsid w:val="00965D32"/>
    <w:rsid w:val="009708CD"/>
    <w:rsid w:val="00970C5F"/>
    <w:rsid w:val="00971EDE"/>
    <w:rsid w:val="009730CE"/>
    <w:rsid w:val="00974D78"/>
    <w:rsid w:val="00974EF2"/>
    <w:rsid w:val="009771E5"/>
    <w:rsid w:val="00977305"/>
    <w:rsid w:val="00977888"/>
    <w:rsid w:val="0098220D"/>
    <w:rsid w:val="009826E3"/>
    <w:rsid w:val="00986031"/>
    <w:rsid w:val="009865BD"/>
    <w:rsid w:val="0098718A"/>
    <w:rsid w:val="009903E3"/>
    <w:rsid w:val="009909F6"/>
    <w:rsid w:val="009942C9"/>
    <w:rsid w:val="009969C0"/>
    <w:rsid w:val="009A0BEE"/>
    <w:rsid w:val="009A57FA"/>
    <w:rsid w:val="009A5E60"/>
    <w:rsid w:val="009A6A0D"/>
    <w:rsid w:val="009A6E60"/>
    <w:rsid w:val="009B0D19"/>
    <w:rsid w:val="009B2CA7"/>
    <w:rsid w:val="009B46FB"/>
    <w:rsid w:val="009B5D4F"/>
    <w:rsid w:val="009B5DE4"/>
    <w:rsid w:val="009B5DEC"/>
    <w:rsid w:val="009B6D79"/>
    <w:rsid w:val="009B70D9"/>
    <w:rsid w:val="009C0048"/>
    <w:rsid w:val="009C26D0"/>
    <w:rsid w:val="009C2BD9"/>
    <w:rsid w:val="009D2583"/>
    <w:rsid w:val="009D2E52"/>
    <w:rsid w:val="009D2EFC"/>
    <w:rsid w:val="009D3190"/>
    <w:rsid w:val="009D34DE"/>
    <w:rsid w:val="009D4E1B"/>
    <w:rsid w:val="009D77D0"/>
    <w:rsid w:val="009E0EE4"/>
    <w:rsid w:val="009E235E"/>
    <w:rsid w:val="009E5A11"/>
    <w:rsid w:val="009E5BE8"/>
    <w:rsid w:val="009F1210"/>
    <w:rsid w:val="009F136C"/>
    <w:rsid w:val="009F318E"/>
    <w:rsid w:val="009F37A2"/>
    <w:rsid w:val="009F4FA8"/>
    <w:rsid w:val="009F6ED6"/>
    <w:rsid w:val="009F70CD"/>
    <w:rsid w:val="00A0220E"/>
    <w:rsid w:val="00A040BE"/>
    <w:rsid w:val="00A04711"/>
    <w:rsid w:val="00A0550E"/>
    <w:rsid w:val="00A103C3"/>
    <w:rsid w:val="00A10A09"/>
    <w:rsid w:val="00A11F98"/>
    <w:rsid w:val="00A12B32"/>
    <w:rsid w:val="00A13644"/>
    <w:rsid w:val="00A14DBF"/>
    <w:rsid w:val="00A164F0"/>
    <w:rsid w:val="00A17D6B"/>
    <w:rsid w:val="00A21569"/>
    <w:rsid w:val="00A2323C"/>
    <w:rsid w:val="00A235EF"/>
    <w:rsid w:val="00A23717"/>
    <w:rsid w:val="00A23C76"/>
    <w:rsid w:val="00A2408F"/>
    <w:rsid w:val="00A26693"/>
    <w:rsid w:val="00A269F4"/>
    <w:rsid w:val="00A26BAD"/>
    <w:rsid w:val="00A27E25"/>
    <w:rsid w:val="00A27E79"/>
    <w:rsid w:val="00A308DC"/>
    <w:rsid w:val="00A309AB"/>
    <w:rsid w:val="00A3218E"/>
    <w:rsid w:val="00A32734"/>
    <w:rsid w:val="00A33951"/>
    <w:rsid w:val="00A33C3C"/>
    <w:rsid w:val="00A33DF6"/>
    <w:rsid w:val="00A355C2"/>
    <w:rsid w:val="00A358A4"/>
    <w:rsid w:val="00A36617"/>
    <w:rsid w:val="00A3735C"/>
    <w:rsid w:val="00A4003D"/>
    <w:rsid w:val="00A4155C"/>
    <w:rsid w:val="00A41867"/>
    <w:rsid w:val="00A4219D"/>
    <w:rsid w:val="00A43B04"/>
    <w:rsid w:val="00A448FD"/>
    <w:rsid w:val="00A457A0"/>
    <w:rsid w:val="00A46D52"/>
    <w:rsid w:val="00A55A1E"/>
    <w:rsid w:val="00A631A8"/>
    <w:rsid w:val="00A6375A"/>
    <w:rsid w:val="00A64C05"/>
    <w:rsid w:val="00A65AF3"/>
    <w:rsid w:val="00A66595"/>
    <w:rsid w:val="00A6678A"/>
    <w:rsid w:val="00A66AA1"/>
    <w:rsid w:val="00A67209"/>
    <w:rsid w:val="00A71C34"/>
    <w:rsid w:val="00A74189"/>
    <w:rsid w:val="00A74A6C"/>
    <w:rsid w:val="00A76494"/>
    <w:rsid w:val="00A773C0"/>
    <w:rsid w:val="00A77583"/>
    <w:rsid w:val="00A80DB4"/>
    <w:rsid w:val="00A81B78"/>
    <w:rsid w:val="00A81C4F"/>
    <w:rsid w:val="00A838FD"/>
    <w:rsid w:val="00A85718"/>
    <w:rsid w:val="00A87FD3"/>
    <w:rsid w:val="00A9231C"/>
    <w:rsid w:val="00A932B0"/>
    <w:rsid w:val="00A9339D"/>
    <w:rsid w:val="00A93AAD"/>
    <w:rsid w:val="00A953F1"/>
    <w:rsid w:val="00AA04B0"/>
    <w:rsid w:val="00AA05F3"/>
    <w:rsid w:val="00AA0C55"/>
    <w:rsid w:val="00AA1406"/>
    <w:rsid w:val="00AA170E"/>
    <w:rsid w:val="00AA5F45"/>
    <w:rsid w:val="00AA7F8D"/>
    <w:rsid w:val="00AB2BB1"/>
    <w:rsid w:val="00AB4E00"/>
    <w:rsid w:val="00AB514C"/>
    <w:rsid w:val="00AB6D86"/>
    <w:rsid w:val="00AB740C"/>
    <w:rsid w:val="00AC0A08"/>
    <w:rsid w:val="00AC1AC6"/>
    <w:rsid w:val="00AC24B9"/>
    <w:rsid w:val="00AC2E13"/>
    <w:rsid w:val="00AC2E3A"/>
    <w:rsid w:val="00AC36F5"/>
    <w:rsid w:val="00AC44F2"/>
    <w:rsid w:val="00AC4B16"/>
    <w:rsid w:val="00AC5858"/>
    <w:rsid w:val="00AC6BA2"/>
    <w:rsid w:val="00AC7F66"/>
    <w:rsid w:val="00AD1F13"/>
    <w:rsid w:val="00AD27AA"/>
    <w:rsid w:val="00AD47AB"/>
    <w:rsid w:val="00AD5049"/>
    <w:rsid w:val="00AD6A11"/>
    <w:rsid w:val="00AD6E51"/>
    <w:rsid w:val="00AE075E"/>
    <w:rsid w:val="00AE07AB"/>
    <w:rsid w:val="00AE1565"/>
    <w:rsid w:val="00AE1EA1"/>
    <w:rsid w:val="00AE3D66"/>
    <w:rsid w:val="00AE41A7"/>
    <w:rsid w:val="00AE6AFD"/>
    <w:rsid w:val="00AE6D65"/>
    <w:rsid w:val="00AE6FAC"/>
    <w:rsid w:val="00AE78BC"/>
    <w:rsid w:val="00AF060C"/>
    <w:rsid w:val="00AF1347"/>
    <w:rsid w:val="00AF3313"/>
    <w:rsid w:val="00AF47C1"/>
    <w:rsid w:val="00AF4B89"/>
    <w:rsid w:val="00AF6F51"/>
    <w:rsid w:val="00AF7FD3"/>
    <w:rsid w:val="00B00459"/>
    <w:rsid w:val="00B00BE6"/>
    <w:rsid w:val="00B02616"/>
    <w:rsid w:val="00B058C6"/>
    <w:rsid w:val="00B058F5"/>
    <w:rsid w:val="00B05BAD"/>
    <w:rsid w:val="00B06868"/>
    <w:rsid w:val="00B06BCF"/>
    <w:rsid w:val="00B06E4D"/>
    <w:rsid w:val="00B10986"/>
    <w:rsid w:val="00B10C4E"/>
    <w:rsid w:val="00B11893"/>
    <w:rsid w:val="00B11E15"/>
    <w:rsid w:val="00B17891"/>
    <w:rsid w:val="00B218BD"/>
    <w:rsid w:val="00B21B28"/>
    <w:rsid w:val="00B22EAB"/>
    <w:rsid w:val="00B2574A"/>
    <w:rsid w:val="00B25E74"/>
    <w:rsid w:val="00B27890"/>
    <w:rsid w:val="00B321FC"/>
    <w:rsid w:val="00B32780"/>
    <w:rsid w:val="00B33330"/>
    <w:rsid w:val="00B335DB"/>
    <w:rsid w:val="00B354D3"/>
    <w:rsid w:val="00B36BCB"/>
    <w:rsid w:val="00B378D5"/>
    <w:rsid w:val="00B40556"/>
    <w:rsid w:val="00B41398"/>
    <w:rsid w:val="00B41ADE"/>
    <w:rsid w:val="00B420C4"/>
    <w:rsid w:val="00B43056"/>
    <w:rsid w:val="00B443FB"/>
    <w:rsid w:val="00B451A8"/>
    <w:rsid w:val="00B452C3"/>
    <w:rsid w:val="00B4734D"/>
    <w:rsid w:val="00B50D98"/>
    <w:rsid w:val="00B51436"/>
    <w:rsid w:val="00B5161B"/>
    <w:rsid w:val="00B5237B"/>
    <w:rsid w:val="00B526F5"/>
    <w:rsid w:val="00B53584"/>
    <w:rsid w:val="00B5385D"/>
    <w:rsid w:val="00B5482C"/>
    <w:rsid w:val="00B56EE7"/>
    <w:rsid w:val="00B57027"/>
    <w:rsid w:val="00B61D80"/>
    <w:rsid w:val="00B62ACD"/>
    <w:rsid w:val="00B64EAC"/>
    <w:rsid w:val="00B664FA"/>
    <w:rsid w:val="00B6664F"/>
    <w:rsid w:val="00B67123"/>
    <w:rsid w:val="00B67E38"/>
    <w:rsid w:val="00B704B4"/>
    <w:rsid w:val="00B74A7D"/>
    <w:rsid w:val="00B75E57"/>
    <w:rsid w:val="00B76920"/>
    <w:rsid w:val="00B76EE4"/>
    <w:rsid w:val="00B772F5"/>
    <w:rsid w:val="00B77B1C"/>
    <w:rsid w:val="00B77F72"/>
    <w:rsid w:val="00B83137"/>
    <w:rsid w:val="00B83FA7"/>
    <w:rsid w:val="00B85A0F"/>
    <w:rsid w:val="00B85C62"/>
    <w:rsid w:val="00B86CCB"/>
    <w:rsid w:val="00B86CD2"/>
    <w:rsid w:val="00B91932"/>
    <w:rsid w:val="00B91A29"/>
    <w:rsid w:val="00B91EB4"/>
    <w:rsid w:val="00B952E4"/>
    <w:rsid w:val="00B95774"/>
    <w:rsid w:val="00B963B8"/>
    <w:rsid w:val="00B96CBA"/>
    <w:rsid w:val="00BA01DB"/>
    <w:rsid w:val="00BA080A"/>
    <w:rsid w:val="00BA24A6"/>
    <w:rsid w:val="00BA38A3"/>
    <w:rsid w:val="00BA49C0"/>
    <w:rsid w:val="00BA726F"/>
    <w:rsid w:val="00BB22A1"/>
    <w:rsid w:val="00BB2F9C"/>
    <w:rsid w:val="00BB34CE"/>
    <w:rsid w:val="00BB3EB8"/>
    <w:rsid w:val="00BB48BD"/>
    <w:rsid w:val="00BB5ADA"/>
    <w:rsid w:val="00BB65AF"/>
    <w:rsid w:val="00BB6A06"/>
    <w:rsid w:val="00BB76E7"/>
    <w:rsid w:val="00BB7FC1"/>
    <w:rsid w:val="00BC1382"/>
    <w:rsid w:val="00BC19B1"/>
    <w:rsid w:val="00BC35DB"/>
    <w:rsid w:val="00BC44EF"/>
    <w:rsid w:val="00BC5A25"/>
    <w:rsid w:val="00BC7491"/>
    <w:rsid w:val="00BD02BC"/>
    <w:rsid w:val="00BD1069"/>
    <w:rsid w:val="00BD2168"/>
    <w:rsid w:val="00BD32A4"/>
    <w:rsid w:val="00BD4333"/>
    <w:rsid w:val="00BD595E"/>
    <w:rsid w:val="00BD5B96"/>
    <w:rsid w:val="00BD673F"/>
    <w:rsid w:val="00BD6DB5"/>
    <w:rsid w:val="00BE1095"/>
    <w:rsid w:val="00BE3253"/>
    <w:rsid w:val="00BE39C4"/>
    <w:rsid w:val="00BE5ADD"/>
    <w:rsid w:val="00BE6B3D"/>
    <w:rsid w:val="00BE730C"/>
    <w:rsid w:val="00BF2F75"/>
    <w:rsid w:val="00BF36C4"/>
    <w:rsid w:val="00BF39BA"/>
    <w:rsid w:val="00C0043C"/>
    <w:rsid w:val="00C00587"/>
    <w:rsid w:val="00C0473D"/>
    <w:rsid w:val="00C06267"/>
    <w:rsid w:val="00C06280"/>
    <w:rsid w:val="00C06686"/>
    <w:rsid w:val="00C070F1"/>
    <w:rsid w:val="00C10561"/>
    <w:rsid w:val="00C10FA7"/>
    <w:rsid w:val="00C13569"/>
    <w:rsid w:val="00C13B59"/>
    <w:rsid w:val="00C14276"/>
    <w:rsid w:val="00C1478B"/>
    <w:rsid w:val="00C147BF"/>
    <w:rsid w:val="00C16091"/>
    <w:rsid w:val="00C16DC3"/>
    <w:rsid w:val="00C20FDE"/>
    <w:rsid w:val="00C2391F"/>
    <w:rsid w:val="00C24C96"/>
    <w:rsid w:val="00C24E75"/>
    <w:rsid w:val="00C26D74"/>
    <w:rsid w:val="00C316EE"/>
    <w:rsid w:val="00C33111"/>
    <w:rsid w:val="00C3361E"/>
    <w:rsid w:val="00C3430C"/>
    <w:rsid w:val="00C36A7E"/>
    <w:rsid w:val="00C36C9F"/>
    <w:rsid w:val="00C371BB"/>
    <w:rsid w:val="00C3759E"/>
    <w:rsid w:val="00C410F4"/>
    <w:rsid w:val="00C41534"/>
    <w:rsid w:val="00C43183"/>
    <w:rsid w:val="00C45CB4"/>
    <w:rsid w:val="00C46AC1"/>
    <w:rsid w:val="00C46DB2"/>
    <w:rsid w:val="00C4703A"/>
    <w:rsid w:val="00C51D95"/>
    <w:rsid w:val="00C55AFA"/>
    <w:rsid w:val="00C57282"/>
    <w:rsid w:val="00C577BC"/>
    <w:rsid w:val="00C57F42"/>
    <w:rsid w:val="00C608A6"/>
    <w:rsid w:val="00C62A9E"/>
    <w:rsid w:val="00C64206"/>
    <w:rsid w:val="00C64607"/>
    <w:rsid w:val="00C64B45"/>
    <w:rsid w:val="00C65224"/>
    <w:rsid w:val="00C66052"/>
    <w:rsid w:val="00C66439"/>
    <w:rsid w:val="00C678B6"/>
    <w:rsid w:val="00C72A6F"/>
    <w:rsid w:val="00C72F36"/>
    <w:rsid w:val="00C733B3"/>
    <w:rsid w:val="00C73998"/>
    <w:rsid w:val="00C73BD7"/>
    <w:rsid w:val="00C74867"/>
    <w:rsid w:val="00C765E3"/>
    <w:rsid w:val="00C76D9D"/>
    <w:rsid w:val="00C772E4"/>
    <w:rsid w:val="00C77757"/>
    <w:rsid w:val="00C8177C"/>
    <w:rsid w:val="00C820BD"/>
    <w:rsid w:val="00C8318F"/>
    <w:rsid w:val="00C8339A"/>
    <w:rsid w:val="00C83E59"/>
    <w:rsid w:val="00C84E5E"/>
    <w:rsid w:val="00C90D4F"/>
    <w:rsid w:val="00C93A29"/>
    <w:rsid w:val="00C94BC7"/>
    <w:rsid w:val="00C94F76"/>
    <w:rsid w:val="00C95A06"/>
    <w:rsid w:val="00C96CFB"/>
    <w:rsid w:val="00CA14BE"/>
    <w:rsid w:val="00CA4BCA"/>
    <w:rsid w:val="00CA4FE6"/>
    <w:rsid w:val="00CA50F5"/>
    <w:rsid w:val="00CA5247"/>
    <w:rsid w:val="00CA6EAB"/>
    <w:rsid w:val="00CA7496"/>
    <w:rsid w:val="00CB25CA"/>
    <w:rsid w:val="00CB4015"/>
    <w:rsid w:val="00CB4156"/>
    <w:rsid w:val="00CB5CE3"/>
    <w:rsid w:val="00CB776E"/>
    <w:rsid w:val="00CC5991"/>
    <w:rsid w:val="00CC609E"/>
    <w:rsid w:val="00CC7E9A"/>
    <w:rsid w:val="00CC7F84"/>
    <w:rsid w:val="00CD10A5"/>
    <w:rsid w:val="00CD2012"/>
    <w:rsid w:val="00CE1763"/>
    <w:rsid w:val="00CE3FBC"/>
    <w:rsid w:val="00CE5533"/>
    <w:rsid w:val="00CE573C"/>
    <w:rsid w:val="00CE7ED5"/>
    <w:rsid w:val="00CF0339"/>
    <w:rsid w:val="00CF1DF2"/>
    <w:rsid w:val="00CF2E3C"/>
    <w:rsid w:val="00CF330C"/>
    <w:rsid w:val="00CF3382"/>
    <w:rsid w:val="00CF48C4"/>
    <w:rsid w:val="00CF53F5"/>
    <w:rsid w:val="00CF5DEC"/>
    <w:rsid w:val="00CF5F5C"/>
    <w:rsid w:val="00D02061"/>
    <w:rsid w:val="00D028DD"/>
    <w:rsid w:val="00D042A1"/>
    <w:rsid w:val="00D06A01"/>
    <w:rsid w:val="00D10DFF"/>
    <w:rsid w:val="00D11906"/>
    <w:rsid w:val="00D135A6"/>
    <w:rsid w:val="00D14051"/>
    <w:rsid w:val="00D15C1B"/>
    <w:rsid w:val="00D15E37"/>
    <w:rsid w:val="00D16E9A"/>
    <w:rsid w:val="00D17ADD"/>
    <w:rsid w:val="00D17BF4"/>
    <w:rsid w:val="00D17E2C"/>
    <w:rsid w:val="00D20060"/>
    <w:rsid w:val="00D21DBE"/>
    <w:rsid w:val="00D22932"/>
    <w:rsid w:val="00D250E6"/>
    <w:rsid w:val="00D251B6"/>
    <w:rsid w:val="00D26661"/>
    <w:rsid w:val="00D30E59"/>
    <w:rsid w:val="00D316BF"/>
    <w:rsid w:val="00D32349"/>
    <w:rsid w:val="00D3378D"/>
    <w:rsid w:val="00D33B31"/>
    <w:rsid w:val="00D34B3B"/>
    <w:rsid w:val="00D35A8C"/>
    <w:rsid w:val="00D36027"/>
    <w:rsid w:val="00D40159"/>
    <w:rsid w:val="00D41148"/>
    <w:rsid w:val="00D41DD2"/>
    <w:rsid w:val="00D42734"/>
    <w:rsid w:val="00D463DD"/>
    <w:rsid w:val="00D4779E"/>
    <w:rsid w:val="00D477A2"/>
    <w:rsid w:val="00D5088B"/>
    <w:rsid w:val="00D50C64"/>
    <w:rsid w:val="00D51CFC"/>
    <w:rsid w:val="00D53941"/>
    <w:rsid w:val="00D56425"/>
    <w:rsid w:val="00D56D1D"/>
    <w:rsid w:val="00D57FB8"/>
    <w:rsid w:val="00D60851"/>
    <w:rsid w:val="00D620CC"/>
    <w:rsid w:val="00D62623"/>
    <w:rsid w:val="00D62A1E"/>
    <w:rsid w:val="00D64A36"/>
    <w:rsid w:val="00D653B2"/>
    <w:rsid w:val="00D6626D"/>
    <w:rsid w:val="00D66B64"/>
    <w:rsid w:val="00D66F09"/>
    <w:rsid w:val="00D7007B"/>
    <w:rsid w:val="00D70CEE"/>
    <w:rsid w:val="00D70EE2"/>
    <w:rsid w:val="00D73B4C"/>
    <w:rsid w:val="00D75EDD"/>
    <w:rsid w:val="00D771F4"/>
    <w:rsid w:val="00D77562"/>
    <w:rsid w:val="00D77EB1"/>
    <w:rsid w:val="00D77F84"/>
    <w:rsid w:val="00D82784"/>
    <w:rsid w:val="00D82BEF"/>
    <w:rsid w:val="00D82F08"/>
    <w:rsid w:val="00D84B11"/>
    <w:rsid w:val="00D851BD"/>
    <w:rsid w:val="00D8617C"/>
    <w:rsid w:val="00D932AA"/>
    <w:rsid w:val="00D9332B"/>
    <w:rsid w:val="00D942D5"/>
    <w:rsid w:val="00D94419"/>
    <w:rsid w:val="00D94EF6"/>
    <w:rsid w:val="00D954FC"/>
    <w:rsid w:val="00D95AC0"/>
    <w:rsid w:val="00D97A3F"/>
    <w:rsid w:val="00D97A95"/>
    <w:rsid w:val="00DA000D"/>
    <w:rsid w:val="00DA07A2"/>
    <w:rsid w:val="00DA0D17"/>
    <w:rsid w:val="00DA2CFC"/>
    <w:rsid w:val="00DA342C"/>
    <w:rsid w:val="00DA5224"/>
    <w:rsid w:val="00DB07EB"/>
    <w:rsid w:val="00DB2133"/>
    <w:rsid w:val="00DB2378"/>
    <w:rsid w:val="00DB42FA"/>
    <w:rsid w:val="00DB4E9B"/>
    <w:rsid w:val="00DC0B7C"/>
    <w:rsid w:val="00DC16D4"/>
    <w:rsid w:val="00DC193F"/>
    <w:rsid w:val="00DC5FFB"/>
    <w:rsid w:val="00DC6158"/>
    <w:rsid w:val="00DC71D7"/>
    <w:rsid w:val="00DD06ED"/>
    <w:rsid w:val="00DD0B3D"/>
    <w:rsid w:val="00DD1797"/>
    <w:rsid w:val="00DD38E7"/>
    <w:rsid w:val="00DD3AAA"/>
    <w:rsid w:val="00DD40BD"/>
    <w:rsid w:val="00DD6185"/>
    <w:rsid w:val="00DD7712"/>
    <w:rsid w:val="00DD7DA9"/>
    <w:rsid w:val="00DE0955"/>
    <w:rsid w:val="00DE10F4"/>
    <w:rsid w:val="00DE2B69"/>
    <w:rsid w:val="00DF0BE1"/>
    <w:rsid w:val="00DF1A11"/>
    <w:rsid w:val="00DF1C2E"/>
    <w:rsid w:val="00DF51F7"/>
    <w:rsid w:val="00DF5BB0"/>
    <w:rsid w:val="00E02BDE"/>
    <w:rsid w:val="00E04E0B"/>
    <w:rsid w:val="00E06220"/>
    <w:rsid w:val="00E07132"/>
    <w:rsid w:val="00E07402"/>
    <w:rsid w:val="00E10B8E"/>
    <w:rsid w:val="00E10BF0"/>
    <w:rsid w:val="00E1105E"/>
    <w:rsid w:val="00E12382"/>
    <w:rsid w:val="00E12A69"/>
    <w:rsid w:val="00E14E90"/>
    <w:rsid w:val="00E14F2F"/>
    <w:rsid w:val="00E17811"/>
    <w:rsid w:val="00E20657"/>
    <w:rsid w:val="00E22D1F"/>
    <w:rsid w:val="00E23AD2"/>
    <w:rsid w:val="00E23C46"/>
    <w:rsid w:val="00E24220"/>
    <w:rsid w:val="00E2504E"/>
    <w:rsid w:val="00E26ACB"/>
    <w:rsid w:val="00E301E3"/>
    <w:rsid w:val="00E32ACC"/>
    <w:rsid w:val="00E341A1"/>
    <w:rsid w:val="00E35381"/>
    <w:rsid w:val="00E35C94"/>
    <w:rsid w:val="00E36059"/>
    <w:rsid w:val="00E360DD"/>
    <w:rsid w:val="00E36C16"/>
    <w:rsid w:val="00E41EFE"/>
    <w:rsid w:val="00E4228F"/>
    <w:rsid w:val="00E42CF1"/>
    <w:rsid w:val="00E434F2"/>
    <w:rsid w:val="00E4413A"/>
    <w:rsid w:val="00E4612F"/>
    <w:rsid w:val="00E517F8"/>
    <w:rsid w:val="00E53689"/>
    <w:rsid w:val="00E53EA5"/>
    <w:rsid w:val="00E56E16"/>
    <w:rsid w:val="00E60216"/>
    <w:rsid w:val="00E60DAC"/>
    <w:rsid w:val="00E62066"/>
    <w:rsid w:val="00E6215F"/>
    <w:rsid w:val="00E62D05"/>
    <w:rsid w:val="00E6382E"/>
    <w:rsid w:val="00E64AAA"/>
    <w:rsid w:val="00E66BBF"/>
    <w:rsid w:val="00E6746C"/>
    <w:rsid w:val="00E67AAC"/>
    <w:rsid w:val="00E70EB2"/>
    <w:rsid w:val="00E715BD"/>
    <w:rsid w:val="00E72D71"/>
    <w:rsid w:val="00E731B4"/>
    <w:rsid w:val="00E73C5A"/>
    <w:rsid w:val="00E74065"/>
    <w:rsid w:val="00E748FE"/>
    <w:rsid w:val="00E75245"/>
    <w:rsid w:val="00E77F9B"/>
    <w:rsid w:val="00E80935"/>
    <w:rsid w:val="00E80FE7"/>
    <w:rsid w:val="00E819AE"/>
    <w:rsid w:val="00E81CAA"/>
    <w:rsid w:val="00E81EF3"/>
    <w:rsid w:val="00E83E18"/>
    <w:rsid w:val="00E842FA"/>
    <w:rsid w:val="00E84F14"/>
    <w:rsid w:val="00E851CF"/>
    <w:rsid w:val="00E86968"/>
    <w:rsid w:val="00E873BF"/>
    <w:rsid w:val="00E90081"/>
    <w:rsid w:val="00E91045"/>
    <w:rsid w:val="00E91EEE"/>
    <w:rsid w:val="00E9286F"/>
    <w:rsid w:val="00E92969"/>
    <w:rsid w:val="00E93A58"/>
    <w:rsid w:val="00E9616B"/>
    <w:rsid w:val="00EA0F05"/>
    <w:rsid w:val="00EA2D88"/>
    <w:rsid w:val="00EA2D89"/>
    <w:rsid w:val="00EA2D93"/>
    <w:rsid w:val="00EA37C8"/>
    <w:rsid w:val="00EA585B"/>
    <w:rsid w:val="00EA730F"/>
    <w:rsid w:val="00EA7455"/>
    <w:rsid w:val="00EA7902"/>
    <w:rsid w:val="00EB0924"/>
    <w:rsid w:val="00EB2D7B"/>
    <w:rsid w:val="00EB331A"/>
    <w:rsid w:val="00EB423E"/>
    <w:rsid w:val="00EB45AA"/>
    <w:rsid w:val="00EB529F"/>
    <w:rsid w:val="00EB5774"/>
    <w:rsid w:val="00EB61F8"/>
    <w:rsid w:val="00EB64D7"/>
    <w:rsid w:val="00EC237D"/>
    <w:rsid w:val="00EC274E"/>
    <w:rsid w:val="00EC4848"/>
    <w:rsid w:val="00EC696B"/>
    <w:rsid w:val="00EC720C"/>
    <w:rsid w:val="00ED005E"/>
    <w:rsid w:val="00ED135F"/>
    <w:rsid w:val="00ED2E89"/>
    <w:rsid w:val="00ED2FB2"/>
    <w:rsid w:val="00ED360F"/>
    <w:rsid w:val="00ED48C3"/>
    <w:rsid w:val="00ED49E5"/>
    <w:rsid w:val="00EE1462"/>
    <w:rsid w:val="00EE68BF"/>
    <w:rsid w:val="00EE716B"/>
    <w:rsid w:val="00EE7527"/>
    <w:rsid w:val="00EF0554"/>
    <w:rsid w:val="00EF0C9B"/>
    <w:rsid w:val="00EF31DE"/>
    <w:rsid w:val="00EF4067"/>
    <w:rsid w:val="00EF4F71"/>
    <w:rsid w:val="00EF7133"/>
    <w:rsid w:val="00F00692"/>
    <w:rsid w:val="00F00F89"/>
    <w:rsid w:val="00F0418A"/>
    <w:rsid w:val="00F04F16"/>
    <w:rsid w:val="00F05961"/>
    <w:rsid w:val="00F1050E"/>
    <w:rsid w:val="00F14DEC"/>
    <w:rsid w:val="00F161FC"/>
    <w:rsid w:val="00F17319"/>
    <w:rsid w:val="00F17AE1"/>
    <w:rsid w:val="00F22350"/>
    <w:rsid w:val="00F230BA"/>
    <w:rsid w:val="00F23AF9"/>
    <w:rsid w:val="00F23C89"/>
    <w:rsid w:val="00F247DF"/>
    <w:rsid w:val="00F24BA3"/>
    <w:rsid w:val="00F24DB0"/>
    <w:rsid w:val="00F25B75"/>
    <w:rsid w:val="00F262E1"/>
    <w:rsid w:val="00F27C84"/>
    <w:rsid w:val="00F30A92"/>
    <w:rsid w:val="00F3121A"/>
    <w:rsid w:val="00F31B99"/>
    <w:rsid w:val="00F3696D"/>
    <w:rsid w:val="00F406B3"/>
    <w:rsid w:val="00F41F14"/>
    <w:rsid w:val="00F421D7"/>
    <w:rsid w:val="00F424F6"/>
    <w:rsid w:val="00F42522"/>
    <w:rsid w:val="00F42F00"/>
    <w:rsid w:val="00F4554A"/>
    <w:rsid w:val="00F46555"/>
    <w:rsid w:val="00F47060"/>
    <w:rsid w:val="00F479A9"/>
    <w:rsid w:val="00F5062B"/>
    <w:rsid w:val="00F51BA7"/>
    <w:rsid w:val="00F5239D"/>
    <w:rsid w:val="00F52A09"/>
    <w:rsid w:val="00F53080"/>
    <w:rsid w:val="00F53765"/>
    <w:rsid w:val="00F53C4C"/>
    <w:rsid w:val="00F54695"/>
    <w:rsid w:val="00F54990"/>
    <w:rsid w:val="00F554AF"/>
    <w:rsid w:val="00F55718"/>
    <w:rsid w:val="00F56AC7"/>
    <w:rsid w:val="00F56E95"/>
    <w:rsid w:val="00F57034"/>
    <w:rsid w:val="00F57D61"/>
    <w:rsid w:val="00F57FB6"/>
    <w:rsid w:val="00F6246D"/>
    <w:rsid w:val="00F637B5"/>
    <w:rsid w:val="00F6382A"/>
    <w:rsid w:val="00F66337"/>
    <w:rsid w:val="00F7084B"/>
    <w:rsid w:val="00F71197"/>
    <w:rsid w:val="00F712EB"/>
    <w:rsid w:val="00F7168E"/>
    <w:rsid w:val="00F7206B"/>
    <w:rsid w:val="00F721B4"/>
    <w:rsid w:val="00F72355"/>
    <w:rsid w:val="00F7251C"/>
    <w:rsid w:val="00F725EC"/>
    <w:rsid w:val="00F767EB"/>
    <w:rsid w:val="00F77771"/>
    <w:rsid w:val="00F80C73"/>
    <w:rsid w:val="00F82555"/>
    <w:rsid w:val="00F833D0"/>
    <w:rsid w:val="00F834C8"/>
    <w:rsid w:val="00F8380B"/>
    <w:rsid w:val="00F83A1D"/>
    <w:rsid w:val="00F83F02"/>
    <w:rsid w:val="00F85D8E"/>
    <w:rsid w:val="00F8626F"/>
    <w:rsid w:val="00F90C68"/>
    <w:rsid w:val="00F910E1"/>
    <w:rsid w:val="00F927F0"/>
    <w:rsid w:val="00FA09DF"/>
    <w:rsid w:val="00FA2B10"/>
    <w:rsid w:val="00FA377A"/>
    <w:rsid w:val="00FA4DD9"/>
    <w:rsid w:val="00FA6985"/>
    <w:rsid w:val="00FB0520"/>
    <w:rsid w:val="00FB3574"/>
    <w:rsid w:val="00FB3E19"/>
    <w:rsid w:val="00FB3FB7"/>
    <w:rsid w:val="00FB42D9"/>
    <w:rsid w:val="00FB63B8"/>
    <w:rsid w:val="00FC1F68"/>
    <w:rsid w:val="00FC27D4"/>
    <w:rsid w:val="00FC668D"/>
    <w:rsid w:val="00FC75F8"/>
    <w:rsid w:val="00FC7E9D"/>
    <w:rsid w:val="00FD3087"/>
    <w:rsid w:val="00FD31E1"/>
    <w:rsid w:val="00FD4925"/>
    <w:rsid w:val="00FD5F56"/>
    <w:rsid w:val="00FD7721"/>
    <w:rsid w:val="00FD7B29"/>
    <w:rsid w:val="00FE0D09"/>
    <w:rsid w:val="00FE3B29"/>
    <w:rsid w:val="00FE41DA"/>
    <w:rsid w:val="00FE4593"/>
    <w:rsid w:val="00FE5A6D"/>
    <w:rsid w:val="00FF0371"/>
    <w:rsid w:val="00FF11FB"/>
    <w:rsid w:val="00FF174B"/>
    <w:rsid w:val="00FF2F73"/>
    <w:rsid w:val="00FF2FB7"/>
    <w:rsid w:val="00F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035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D4B"/>
  </w:style>
  <w:style w:type="paragraph" w:styleId="1">
    <w:name w:val="heading 1"/>
    <w:basedOn w:val="a"/>
    <w:next w:val="a"/>
    <w:qFormat/>
    <w:rsid w:val="000B7D4B"/>
    <w:pPr>
      <w:keepNext/>
      <w:jc w:val="center"/>
      <w:outlineLvl w:val="0"/>
    </w:pPr>
    <w:rPr>
      <w:b/>
      <w:smallCaps/>
      <w:spacing w:val="30"/>
      <w:sz w:val="28"/>
    </w:rPr>
  </w:style>
  <w:style w:type="paragraph" w:styleId="2">
    <w:name w:val="heading 2"/>
    <w:basedOn w:val="a"/>
    <w:next w:val="a"/>
    <w:qFormat/>
    <w:rsid w:val="00E32A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F6F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692F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92F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7D4B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B7D4B"/>
  </w:style>
  <w:style w:type="paragraph" w:styleId="a6">
    <w:name w:val="Title"/>
    <w:basedOn w:val="a"/>
    <w:qFormat/>
    <w:rsid w:val="000B7D4B"/>
    <w:pPr>
      <w:spacing w:line="360" w:lineRule="auto"/>
      <w:jc w:val="center"/>
    </w:pPr>
    <w:rPr>
      <w:spacing w:val="100"/>
      <w:sz w:val="24"/>
    </w:rPr>
  </w:style>
  <w:style w:type="paragraph" w:styleId="a7">
    <w:name w:val="Balloon Text"/>
    <w:basedOn w:val="a"/>
    <w:semiHidden/>
    <w:rsid w:val="002C7C5D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B664F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7E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9F37A2"/>
    <w:pPr>
      <w:ind w:right="4961"/>
      <w:jc w:val="both"/>
    </w:pPr>
    <w:rPr>
      <w:sz w:val="28"/>
    </w:rPr>
  </w:style>
  <w:style w:type="paragraph" w:customStyle="1" w:styleId="ConsPlusNormal">
    <w:name w:val="ConsPlusNormal"/>
    <w:uiPriority w:val="99"/>
    <w:rsid w:val="00B25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A36617"/>
    <w:pPr>
      <w:spacing w:after="160" w:line="240" w:lineRule="exact"/>
    </w:pPr>
    <w:rPr>
      <w:rFonts w:ascii="Verdana" w:hAnsi="Verdana"/>
      <w:lang w:val="en-US" w:eastAsia="en-US"/>
    </w:rPr>
  </w:style>
  <w:style w:type="paragraph" w:styleId="20">
    <w:name w:val="Body Text 2"/>
    <w:basedOn w:val="a"/>
    <w:rsid w:val="00692FD8"/>
    <w:pPr>
      <w:spacing w:after="120" w:line="480" w:lineRule="auto"/>
    </w:pPr>
  </w:style>
  <w:style w:type="paragraph" w:styleId="ad">
    <w:name w:val="footnote text"/>
    <w:basedOn w:val="a"/>
    <w:semiHidden/>
    <w:rsid w:val="00692FD8"/>
  </w:style>
  <w:style w:type="paragraph" w:customStyle="1" w:styleId="10">
    <w:name w:val="Обычный1"/>
    <w:rsid w:val="00024628"/>
    <w:rPr>
      <w:rFonts w:eastAsia="SimSun"/>
    </w:rPr>
  </w:style>
  <w:style w:type="paragraph" w:customStyle="1" w:styleId="11">
    <w:name w:val="Основной текст1"/>
    <w:basedOn w:val="10"/>
    <w:link w:val="ae"/>
    <w:rsid w:val="00024628"/>
    <w:pPr>
      <w:widowControl w:val="0"/>
    </w:pPr>
    <w:rPr>
      <w:color w:val="000000"/>
      <w:sz w:val="28"/>
    </w:rPr>
  </w:style>
  <w:style w:type="paragraph" w:customStyle="1" w:styleId="21">
    <w:name w:val="Основной текст 21"/>
    <w:basedOn w:val="a"/>
    <w:rsid w:val="00F1050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  <w:lang w:eastAsia="zh-CN"/>
    </w:rPr>
  </w:style>
  <w:style w:type="paragraph" w:customStyle="1" w:styleId="stylelist01">
    <w:name w:val="style_list01"/>
    <w:basedOn w:val="a"/>
    <w:rsid w:val="00F1050E"/>
    <w:pPr>
      <w:tabs>
        <w:tab w:val="left" w:pos="1429"/>
      </w:tabs>
      <w:overflowPunct w:val="0"/>
      <w:autoSpaceDE w:val="0"/>
      <w:autoSpaceDN w:val="0"/>
      <w:adjustRightInd w:val="0"/>
      <w:ind w:left="1429" w:hanging="360"/>
      <w:textAlignment w:val="baseline"/>
    </w:pPr>
    <w:rPr>
      <w:sz w:val="24"/>
      <w:lang w:eastAsia="zh-CN"/>
    </w:rPr>
  </w:style>
  <w:style w:type="paragraph" w:styleId="31">
    <w:name w:val="Body Text Indent 3"/>
    <w:basedOn w:val="a"/>
    <w:rsid w:val="005634E6"/>
    <w:pPr>
      <w:spacing w:after="120"/>
      <w:ind w:left="283"/>
    </w:pPr>
    <w:rPr>
      <w:sz w:val="16"/>
      <w:szCs w:val="16"/>
    </w:rPr>
  </w:style>
  <w:style w:type="paragraph" w:styleId="32">
    <w:name w:val="Body Text 3"/>
    <w:basedOn w:val="a"/>
    <w:rsid w:val="005634E6"/>
    <w:pPr>
      <w:spacing w:after="120"/>
    </w:pPr>
    <w:rPr>
      <w:sz w:val="16"/>
      <w:szCs w:val="16"/>
    </w:rPr>
  </w:style>
  <w:style w:type="paragraph" w:customStyle="1" w:styleId="310">
    <w:name w:val="Основной текст с отступом 31"/>
    <w:basedOn w:val="10"/>
    <w:rsid w:val="00830A9D"/>
    <w:pPr>
      <w:widowControl w:val="0"/>
      <w:ind w:firstLine="485"/>
      <w:jc w:val="both"/>
    </w:pPr>
    <w:rPr>
      <w:color w:val="000000"/>
      <w:sz w:val="28"/>
    </w:rPr>
  </w:style>
  <w:style w:type="paragraph" w:styleId="22">
    <w:name w:val="Body Text Indent 2"/>
    <w:basedOn w:val="a"/>
    <w:rsid w:val="00CB5CE3"/>
    <w:pPr>
      <w:spacing w:after="120" w:line="480" w:lineRule="auto"/>
      <w:ind w:left="283"/>
    </w:pPr>
  </w:style>
  <w:style w:type="paragraph" w:customStyle="1" w:styleId="ConsNonformat">
    <w:name w:val="ConsNonformat"/>
    <w:rsid w:val="00B64EAC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</w:rPr>
  </w:style>
  <w:style w:type="character" w:customStyle="1" w:styleId="ab">
    <w:name w:val="Основной текст Знак"/>
    <w:basedOn w:val="a0"/>
    <w:link w:val="aa"/>
    <w:rsid w:val="00C0043C"/>
    <w:rPr>
      <w:sz w:val="28"/>
    </w:rPr>
  </w:style>
  <w:style w:type="paragraph" w:customStyle="1" w:styleId="33">
    <w:name w:val="Знак Знак Знак3"/>
    <w:basedOn w:val="a"/>
    <w:uiPriority w:val="99"/>
    <w:rsid w:val="00DE2B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CE7ED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ConsPlusCell">
    <w:name w:val="ConsPlusCell"/>
    <w:uiPriority w:val="99"/>
    <w:rsid w:val="00CE7ED5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AF6F51"/>
    <w:rPr>
      <w:rFonts w:ascii="Cambria" w:eastAsia="Times New Roman" w:hAnsi="Cambria" w:cs="Times New Roman"/>
      <w:b/>
      <w:bCs/>
      <w:sz w:val="26"/>
      <w:szCs w:val="26"/>
    </w:rPr>
  </w:style>
  <w:style w:type="character" w:styleId="af0">
    <w:name w:val="Hyperlink"/>
    <w:basedOn w:val="a0"/>
    <w:uiPriority w:val="99"/>
    <w:unhideWhenUsed/>
    <w:rsid w:val="00AF6F51"/>
    <w:rPr>
      <w:color w:val="0000FF"/>
      <w:u w:val="single"/>
    </w:rPr>
  </w:style>
  <w:style w:type="paragraph" w:styleId="af1">
    <w:name w:val="Normal (Web)"/>
    <w:basedOn w:val="a"/>
    <w:rsid w:val="004052F2"/>
    <w:pPr>
      <w:spacing w:before="100" w:beforeAutospacing="1" w:after="100" w:afterAutospacing="1"/>
    </w:pPr>
    <w:rPr>
      <w:sz w:val="24"/>
      <w:szCs w:val="24"/>
    </w:rPr>
  </w:style>
  <w:style w:type="paragraph" w:customStyle="1" w:styleId="indent">
    <w:name w:val="indent"/>
    <w:basedOn w:val="a"/>
    <w:rsid w:val="005D329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17FA3"/>
  </w:style>
  <w:style w:type="paragraph" w:styleId="af2">
    <w:name w:val="List Paragraph"/>
    <w:basedOn w:val="a"/>
    <w:uiPriority w:val="34"/>
    <w:qFormat/>
    <w:rsid w:val="00AB6D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A15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6A152F"/>
    <w:rPr>
      <w:rFonts w:eastAsia="SimSun"/>
    </w:rPr>
  </w:style>
  <w:style w:type="paragraph" w:customStyle="1" w:styleId="23">
    <w:name w:val="Обычный2"/>
    <w:rsid w:val="006A152F"/>
    <w:rPr>
      <w:rFonts w:eastAsia="SimSun"/>
    </w:rPr>
  </w:style>
  <w:style w:type="character" w:customStyle="1" w:styleId="ae">
    <w:name w:val="Основной текст_"/>
    <w:basedOn w:val="a0"/>
    <w:link w:val="11"/>
    <w:rsid w:val="00D36027"/>
    <w:rPr>
      <w:rFonts w:eastAsia="SimSun"/>
      <w:color w:val="000000"/>
      <w:sz w:val="28"/>
    </w:rPr>
  </w:style>
  <w:style w:type="character" w:customStyle="1" w:styleId="13">
    <w:name w:val="Заголовок №1_"/>
    <w:basedOn w:val="a0"/>
    <w:link w:val="14"/>
    <w:rsid w:val="00B452C3"/>
    <w:rPr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B452C3"/>
    <w:pPr>
      <w:widowControl w:val="0"/>
      <w:spacing w:after="320"/>
      <w:jc w:val="center"/>
      <w:outlineLvl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D4B"/>
  </w:style>
  <w:style w:type="paragraph" w:styleId="1">
    <w:name w:val="heading 1"/>
    <w:basedOn w:val="a"/>
    <w:next w:val="a"/>
    <w:qFormat/>
    <w:rsid w:val="000B7D4B"/>
    <w:pPr>
      <w:keepNext/>
      <w:jc w:val="center"/>
      <w:outlineLvl w:val="0"/>
    </w:pPr>
    <w:rPr>
      <w:b/>
      <w:smallCaps/>
      <w:spacing w:val="30"/>
      <w:sz w:val="28"/>
    </w:rPr>
  </w:style>
  <w:style w:type="paragraph" w:styleId="2">
    <w:name w:val="heading 2"/>
    <w:basedOn w:val="a"/>
    <w:next w:val="a"/>
    <w:qFormat/>
    <w:rsid w:val="00E32A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F6F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692F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92F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7D4B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B7D4B"/>
  </w:style>
  <w:style w:type="paragraph" w:styleId="a6">
    <w:name w:val="Title"/>
    <w:basedOn w:val="a"/>
    <w:qFormat/>
    <w:rsid w:val="000B7D4B"/>
    <w:pPr>
      <w:spacing w:line="360" w:lineRule="auto"/>
      <w:jc w:val="center"/>
    </w:pPr>
    <w:rPr>
      <w:spacing w:val="100"/>
      <w:sz w:val="24"/>
    </w:rPr>
  </w:style>
  <w:style w:type="paragraph" w:styleId="a7">
    <w:name w:val="Balloon Text"/>
    <w:basedOn w:val="a"/>
    <w:semiHidden/>
    <w:rsid w:val="002C7C5D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B664F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7E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9F37A2"/>
    <w:pPr>
      <w:ind w:right="4961"/>
      <w:jc w:val="both"/>
    </w:pPr>
    <w:rPr>
      <w:sz w:val="28"/>
    </w:rPr>
  </w:style>
  <w:style w:type="paragraph" w:customStyle="1" w:styleId="ConsPlusNormal">
    <w:name w:val="ConsPlusNormal"/>
    <w:uiPriority w:val="99"/>
    <w:rsid w:val="00B25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A36617"/>
    <w:pPr>
      <w:spacing w:after="160" w:line="240" w:lineRule="exact"/>
    </w:pPr>
    <w:rPr>
      <w:rFonts w:ascii="Verdana" w:hAnsi="Verdana"/>
      <w:lang w:val="en-US" w:eastAsia="en-US"/>
    </w:rPr>
  </w:style>
  <w:style w:type="paragraph" w:styleId="20">
    <w:name w:val="Body Text 2"/>
    <w:basedOn w:val="a"/>
    <w:rsid w:val="00692FD8"/>
    <w:pPr>
      <w:spacing w:after="120" w:line="480" w:lineRule="auto"/>
    </w:pPr>
  </w:style>
  <w:style w:type="paragraph" w:styleId="ad">
    <w:name w:val="footnote text"/>
    <w:basedOn w:val="a"/>
    <w:semiHidden/>
    <w:rsid w:val="00692FD8"/>
  </w:style>
  <w:style w:type="paragraph" w:customStyle="1" w:styleId="10">
    <w:name w:val="Обычный1"/>
    <w:rsid w:val="00024628"/>
    <w:rPr>
      <w:rFonts w:eastAsia="SimSun"/>
    </w:rPr>
  </w:style>
  <w:style w:type="paragraph" w:customStyle="1" w:styleId="11">
    <w:name w:val="Основной текст1"/>
    <w:basedOn w:val="10"/>
    <w:link w:val="ae"/>
    <w:rsid w:val="00024628"/>
    <w:pPr>
      <w:widowControl w:val="0"/>
    </w:pPr>
    <w:rPr>
      <w:color w:val="000000"/>
      <w:sz w:val="28"/>
    </w:rPr>
  </w:style>
  <w:style w:type="paragraph" w:customStyle="1" w:styleId="21">
    <w:name w:val="Основной текст 21"/>
    <w:basedOn w:val="a"/>
    <w:rsid w:val="00F1050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  <w:lang w:eastAsia="zh-CN"/>
    </w:rPr>
  </w:style>
  <w:style w:type="paragraph" w:customStyle="1" w:styleId="stylelist01">
    <w:name w:val="style_list01"/>
    <w:basedOn w:val="a"/>
    <w:rsid w:val="00F1050E"/>
    <w:pPr>
      <w:tabs>
        <w:tab w:val="left" w:pos="1429"/>
      </w:tabs>
      <w:overflowPunct w:val="0"/>
      <w:autoSpaceDE w:val="0"/>
      <w:autoSpaceDN w:val="0"/>
      <w:adjustRightInd w:val="0"/>
      <w:ind w:left="1429" w:hanging="360"/>
      <w:textAlignment w:val="baseline"/>
    </w:pPr>
    <w:rPr>
      <w:sz w:val="24"/>
      <w:lang w:eastAsia="zh-CN"/>
    </w:rPr>
  </w:style>
  <w:style w:type="paragraph" w:styleId="31">
    <w:name w:val="Body Text Indent 3"/>
    <w:basedOn w:val="a"/>
    <w:rsid w:val="005634E6"/>
    <w:pPr>
      <w:spacing w:after="120"/>
      <w:ind w:left="283"/>
    </w:pPr>
    <w:rPr>
      <w:sz w:val="16"/>
      <w:szCs w:val="16"/>
    </w:rPr>
  </w:style>
  <w:style w:type="paragraph" w:styleId="32">
    <w:name w:val="Body Text 3"/>
    <w:basedOn w:val="a"/>
    <w:rsid w:val="005634E6"/>
    <w:pPr>
      <w:spacing w:after="120"/>
    </w:pPr>
    <w:rPr>
      <w:sz w:val="16"/>
      <w:szCs w:val="16"/>
    </w:rPr>
  </w:style>
  <w:style w:type="paragraph" w:customStyle="1" w:styleId="310">
    <w:name w:val="Основной текст с отступом 31"/>
    <w:basedOn w:val="10"/>
    <w:rsid w:val="00830A9D"/>
    <w:pPr>
      <w:widowControl w:val="0"/>
      <w:ind w:firstLine="485"/>
      <w:jc w:val="both"/>
    </w:pPr>
    <w:rPr>
      <w:color w:val="000000"/>
      <w:sz w:val="28"/>
    </w:rPr>
  </w:style>
  <w:style w:type="paragraph" w:styleId="22">
    <w:name w:val="Body Text Indent 2"/>
    <w:basedOn w:val="a"/>
    <w:rsid w:val="00CB5CE3"/>
    <w:pPr>
      <w:spacing w:after="120" w:line="480" w:lineRule="auto"/>
      <w:ind w:left="283"/>
    </w:pPr>
  </w:style>
  <w:style w:type="paragraph" w:customStyle="1" w:styleId="ConsNonformat">
    <w:name w:val="ConsNonformat"/>
    <w:rsid w:val="00B64EAC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</w:rPr>
  </w:style>
  <w:style w:type="character" w:customStyle="1" w:styleId="ab">
    <w:name w:val="Основной текст Знак"/>
    <w:basedOn w:val="a0"/>
    <w:link w:val="aa"/>
    <w:rsid w:val="00C0043C"/>
    <w:rPr>
      <w:sz w:val="28"/>
    </w:rPr>
  </w:style>
  <w:style w:type="paragraph" w:customStyle="1" w:styleId="33">
    <w:name w:val="Знак Знак Знак3"/>
    <w:basedOn w:val="a"/>
    <w:uiPriority w:val="99"/>
    <w:rsid w:val="00DE2B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CE7ED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ConsPlusCell">
    <w:name w:val="ConsPlusCell"/>
    <w:uiPriority w:val="99"/>
    <w:rsid w:val="00CE7ED5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AF6F51"/>
    <w:rPr>
      <w:rFonts w:ascii="Cambria" w:eastAsia="Times New Roman" w:hAnsi="Cambria" w:cs="Times New Roman"/>
      <w:b/>
      <w:bCs/>
      <w:sz w:val="26"/>
      <w:szCs w:val="26"/>
    </w:rPr>
  </w:style>
  <w:style w:type="character" w:styleId="af0">
    <w:name w:val="Hyperlink"/>
    <w:basedOn w:val="a0"/>
    <w:uiPriority w:val="99"/>
    <w:unhideWhenUsed/>
    <w:rsid w:val="00AF6F51"/>
    <w:rPr>
      <w:color w:val="0000FF"/>
      <w:u w:val="single"/>
    </w:rPr>
  </w:style>
  <w:style w:type="paragraph" w:styleId="af1">
    <w:name w:val="Normal (Web)"/>
    <w:basedOn w:val="a"/>
    <w:rsid w:val="004052F2"/>
    <w:pPr>
      <w:spacing w:before="100" w:beforeAutospacing="1" w:after="100" w:afterAutospacing="1"/>
    </w:pPr>
    <w:rPr>
      <w:sz w:val="24"/>
      <w:szCs w:val="24"/>
    </w:rPr>
  </w:style>
  <w:style w:type="paragraph" w:customStyle="1" w:styleId="indent">
    <w:name w:val="indent"/>
    <w:basedOn w:val="a"/>
    <w:rsid w:val="005D329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17FA3"/>
  </w:style>
  <w:style w:type="paragraph" w:styleId="af2">
    <w:name w:val="List Paragraph"/>
    <w:basedOn w:val="a"/>
    <w:uiPriority w:val="34"/>
    <w:qFormat/>
    <w:rsid w:val="00AB6D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A15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6A152F"/>
    <w:rPr>
      <w:rFonts w:eastAsia="SimSun"/>
    </w:rPr>
  </w:style>
  <w:style w:type="paragraph" w:customStyle="1" w:styleId="23">
    <w:name w:val="Обычный2"/>
    <w:rsid w:val="006A152F"/>
    <w:rPr>
      <w:rFonts w:eastAsia="SimSun"/>
    </w:rPr>
  </w:style>
  <w:style w:type="character" w:customStyle="1" w:styleId="ae">
    <w:name w:val="Основной текст_"/>
    <w:basedOn w:val="a0"/>
    <w:link w:val="11"/>
    <w:rsid w:val="00D36027"/>
    <w:rPr>
      <w:rFonts w:eastAsia="SimSun"/>
      <w:color w:val="000000"/>
      <w:sz w:val="28"/>
    </w:rPr>
  </w:style>
  <w:style w:type="character" w:customStyle="1" w:styleId="13">
    <w:name w:val="Заголовок №1_"/>
    <w:basedOn w:val="a0"/>
    <w:link w:val="14"/>
    <w:rsid w:val="00B452C3"/>
    <w:rPr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B452C3"/>
    <w:pPr>
      <w:widowControl w:val="0"/>
      <w:spacing w:after="320"/>
      <w:jc w:val="center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94052BBC58C8A19925E59A1D72EEA1A0F693442B1F78236229DE1D33DD29B273C3B71D87BCC7B2D5B7A1632D0E6g0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94052BBC58C8A19925E59A1D72EEA1A0F693442B1F78235209CECD33DD29B273C3B71D87BCC7B2D5B7A1630D9E6g1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1096;%20&#1072;%20&#1073;%20&#1083;%20&#1086;%20&#1085;%20&#1099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D892-BE4C-49AC-B50D-DD737367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35</TotalTime>
  <Pages>16</Pages>
  <Words>3252</Words>
  <Characters>25968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Читы</Company>
  <LinksUpToDate>false</LinksUpToDate>
  <CharactersWithSpaces>29162</CharactersWithSpaces>
  <SharedDoc>false</SharedDoc>
  <HLinks>
    <vt:vector size="12" baseType="variant">
      <vt:variant>
        <vt:i4>4390921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consultantplus://offline/ref=694052BBC58C8A19925E59A1D72EEA1A0F693442B1F78236229DE1D33DD29B273C3B71D87BCC7B2D5B7A1632D0E6g0F</vt:lpwstr>
      </vt:variant>
      <vt:variant>
        <vt:lpwstr/>
      </vt:variant>
      <vt:variant>
        <vt:i4>4390999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consultantplus://offline/ref=694052BBC58C8A19925E59A1D72EEA1A0F693442B1F78235209CECD33DD29B273C3B71D87BCC7B2D5B7A1630D9E6g1F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zevakhina</dc:creator>
  <cp:lastModifiedBy>Ирина Сергеевна Козлова</cp:lastModifiedBy>
  <cp:revision>8</cp:revision>
  <cp:lastPrinted>2020-12-25T04:16:00Z</cp:lastPrinted>
  <dcterms:created xsi:type="dcterms:W3CDTF">2026-03-24T05:58:00Z</dcterms:created>
  <dcterms:modified xsi:type="dcterms:W3CDTF">2026-03-24T07:30:00Z</dcterms:modified>
</cp:coreProperties>
</file>